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7A9141" w14:textId="076420A9" w:rsidR="00421E32" w:rsidRPr="00B0535A" w:rsidRDefault="00C44890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B0535A">
        <w:rPr>
          <w:rFonts w:asciiTheme="minorHAnsi" w:hAnsiTheme="minorHAnsi" w:cstheme="minorHAnsi"/>
          <w:b/>
          <w:sz w:val="36"/>
          <w:szCs w:val="36"/>
          <w:lang w:val="en-GB"/>
        </w:rPr>
        <w:t>REQUEST FOR PROPOSAL</w:t>
      </w:r>
      <w:r w:rsidRPr="00B0535A">
        <w:rPr>
          <w:rFonts w:asciiTheme="minorHAnsi" w:hAnsiTheme="minorHAnsi" w:cstheme="minorHAnsi"/>
          <w:b/>
          <w:sz w:val="36"/>
          <w:szCs w:val="36"/>
          <w:lang w:val="en-GB"/>
        </w:rPr>
        <w:br/>
        <w:t xml:space="preserve">SPECIFICATION OF </w:t>
      </w:r>
      <w:r w:rsidR="007D7043" w:rsidRPr="00B0535A">
        <w:rPr>
          <w:rFonts w:asciiTheme="minorHAnsi" w:hAnsiTheme="minorHAnsi" w:cstheme="minorHAnsi"/>
          <w:b/>
          <w:sz w:val="36"/>
          <w:szCs w:val="36"/>
          <w:lang w:val="en-GB"/>
        </w:rPr>
        <w:t>WORKS</w:t>
      </w:r>
    </w:p>
    <w:p w14:paraId="002A6A00" w14:textId="7EAF72D4" w:rsidR="004E36AD" w:rsidRPr="00B0535A" w:rsidRDefault="004E36AD" w:rsidP="00D47CCE">
      <w:pPr>
        <w:tabs>
          <w:tab w:val="left" w:pos="2835"/>
        </w:tabs>
        <w:spacing w:before="240" w:after="240"/>
        <w:ind w:left="2835" w:hanging="2835"/>
        <w:jc w:val="center"/>
        <w:rPr>
          <w:lang w:val="en-GB" w:eastAsia="ko-KR"/>
        </w:rPr>
      </w:pPr>
      <w:r w:rsidRPr="00B0535A">
        <w:rPr>
          <w:b/>
          <w:lang w:val="en-GB"/>
        </w:rPr>
        <w:t>Procurement No:</w:t>
      </w:r>
      <w:r w:rsidRPr="00B0535A">
        <w:rPr>
          <w:lang w:val="en-GB"/>
        </w:rPr>
        <w:tab/>
      </w:r>
      <w:r w:rsidR="00200C3F">
        <w:rPr>
          <w:rStyle w:val="Strong"/>
          <w:rFonts w:asciiTheme="minorHAnsi" w:hAnsiTheme="minorHAnsi" w:cstheme="minorHAnsi"/>
          <w:b w:val="0"/>
          <w:lang w:val="en-GB"/>
        </w:rPr>
        <w:t>18-W002-21</w:t>
      </w:r>
    </w:p>
    <w:p w14:paraId="5271E422" w14:textId="09544010" w:rsidR="00441DA5" w:rsidRPr="00B0535A" w:rsidRDefault="00441DA5" w:rsidP="004E36AD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  <w:lang w:val="en-GB"/>
        </w:rPr>
      </w:pPr>
      <w:r w:rsidRPr="00B0535A">
        <w:rPr>
          <w:rFonts w:ascii="Calibri" w:hAnsi="Calibri" w:cs="Calibri"/>
          <w:highlight w:val="yellow"/>
          <w:lang w:val="en-GB"/>
        </w:rPr>
        <w:br w:type="page"/>
      </w:r>
    </w:p>
    <w:p w14:paraId="08AF0BFE" w14:textId="77777777" w:rsidR="00C44890" w:rsidRPr="00B0535A" w:rsidRDefault="00C44890" w:rsidP="00C44890">
      <w:pPr>
        <w:pStyle w:val="Heading2"/>
      </w:pPr>
      <w:bookmarkStart w:id="0" w:name="_Toc419729571"/>
      <w:bookmarkStart w:id="1" w:name="_Toc11156577"/>
      <w:r w:rsidRPr="00B0535A">
        <w:lastRenderedPageBreak/>
        <w:t>Specification</w:t>
      </w:r>
      <w:bookmarkEnd w:id="0"/>
    </w:p>
    <w:p w14:paraId="3E6BBCE8" w14:textId="587395B7" w:rsidR="00C44890" w:rsidRDefault="00C44890" w:rsidP="00C44890">
      <w:pPr>
        <w:pStyle w:val="Heading3"/>
        <w:rPr>
          <w:lang w:val="en-GB"/>
        </w:rPr>
      </w:pPr>
      <w:bookmarkStart w:id="2" w:name="_Toc293504682"/>
      <w:bookmarkStart w:id="3" w:name="_Toc419729572"/>
      <w:bookmarkStart w:id="4" w:name="_Toc292659306"/>
      <w:r w:rsidRPr="00B0535A">
        <w:rPr>
          <w:lang w:val="en-GB"/>
        </w:rPr>
        <w:t>Background</w:t>
      </w:r>
      <w:bookmarkEnd w:id="2"/>
      <w:bookmarkEnd w:id="3"/>
    </w:p>
    <w:p w14:paraId="7E333A7D" w14:textId="77777777" w:rsidR="002833E8" w:rsidRDefault="002833E8" w:rsidP="002833E8">
      <w:pPr>
        <w:jc w:val="both"/>
        <w:rPr>
          <w:lang w:val="en-GB"/>
        </w:rPr>
      </w:pPr>
      <w:r>
        <w:rPr>
          <w:lang w:val="en-GB"/>
        </w:rPr>
        <w:t xml:space="preserve">The Tab-South Island VCO Factory is one of the approved EIF-funded project activities in the 2021 Annual Work Plan which forms part of </w:t>
      </w:r>
      <w:r w:rsidRPr="009B45AD">
        <w:rPr>
          <w:lang w:val="en-GB"/>
        </w:rPr>
        <w:t>Activity 2.1.1 (</w:t>
      </w:r>
      <w:r w:rsidRPr="009B45AD">
        <w:rPr>
          <w:iCs/>
        </w:rPr>
        <w:t xml:space="preserve">Construction of processing </w:t>
      </w:r>
      <w:proofErr w:type="spellStart"/>
      <w:r w:rsidRPr="009B45AD">
        <w:rPr>
          <w:iCs/>
        </w:rPr>
        <w:t>centre</w:t>
      </w:r>
      <w:proofErr w:type="spellEnd"/>
      <w:r w:rsidRPr="009B45AD">
        <w:rPr>
          <w:iCs/>
        </w:rPr>
        <w:t xml:space="preserve"> and procurement of equipment to facilitate value addition in selected outer islands</w:t>
      </w:r>
      <w:r w:rsidRPr="009B45AD">
        <w:rPr>
          <w:lang w:val="en-GB"/>
        </w:rPr>
        <w:t>).</w:t>
      </w:r>
      <w:r>
        <w:rPr>
          <w:lang w:val="en-GB"/>
        </w:rPr>
        <w:t xml:space="preserve">  This activity is expected to complete at end of 2021 after which it will be officially opened by the Honourable Minister of MCIC.</w:t>
      </w:r>
    </w:p>
    <w:p w14:paraId="0E57BB55" w14:textId="77777777" w:rsidR="002833E8" w:rsidRDefault="002833E8" w:rsidP="002833E8">
      <w:pPr>
        <w:jc w:val="both"/>
        <w:rPr>
          <w:lang w:val="en-GB"/>
        </w:rPr>
      </w:pPr>
      <w:r w:rsidRPr="00E538B5">
        <w:rPr>
          <w:lang w:val="en-GB"/>
        </w:rPr>
        <w:t xml:space="preserve">VCO stands for Virgin Coconut Oil and it is oil extracted from coconut cream.  Downstream products are by-products made from VCO, for example, </w:t>
      </w:r>
      <w:r>
        <w:rPr>
          <w:lang w:val="en-GB"/>
        </w:rPr>
        <w:t xml:space="preserve">pig feed, </w:t>
      </w:r>
      <w:r w:rsidRPr="00E538B5">
        <w:rPr>
          <w:lang w:val="en-GB"/>
        </w:rPr>
        <w:t>soap</w:t>
      </w:r>
      <w:r>
        <w:rPr>
          <w:lang w:val="en-GB"/>
        </w:rPr>
        <w:t>s</w:t>
      </w:r>
      <w:r w:rsidRPr="00E538B5">
        <w:rPr>
          <w:lang w:val="en-GB"/>
        </w:rPr>
        <w:t xml:space="preserve">, body lotion, </w:t>
      </w:r>
      <w:r>
        <w:rPr>
          <w:lang w:val="en-GB"/>
        </w:rPr>
        <w:t xml:space="preserve">scented oil / perfume, coconut vinegar, charcoal powder </w:t>
      </w:r>
      <w:r w:rsidRPr="00E538B5">
        <w:rPr>
          <w:lang w:val="en-GB"/>
        </w:rPr>
        <w:t>and so on.</w:t>
      </w:r>
      <w:r>
        <w:rPr>
          <w:lang w:val="en-GB"/>
        </w:rPr>
        <w:t xml:space="preserve">  </w:t>
      </w:r>
    </w:p>
    <w:p w14:paraId="56BA7156" w14:textId="5D3EB00E" w:rsidR="002833E8" w:rsidRDefault="002833E8" w:rsidP="002833E8">
      <w:pPr>
        <w:jc w:val="both"/>
        <w:rPr>
          <w:lang w:val="en-GB"/>
        </w:rPr>
      </w:pPr>
      <w:r>
        <w:rPr>
          <w:lang w:val="en-GB"/>
        </w:rPr>
        <w:t xml:space="preserve">The factory will be built on Tab-South Island and will be operated and managed by at least two female VCO champions who will be recruited soon and who will undergo a 1-month training attachment with the </w:t>
      </w:r>
      <w:proofErr w:type="spellStart"/>
      <w:r>
        <w:rPr>
          <w:lang w:val="en-GB"/>
        </w:rPr>
        <w:t>Butaritari</w:t>
      </w:r>
      <w:proofErr w:type="spellEnd"/>
      <w:r>
        <w:rPr>
          <w:lang w:val="en-GB"/>
        </w:rPr>
        <w:t xml:space="preserve"> Virgin Coconut Oil in </w:t>
      </w:r>
      <w:proofErr w:type="spellStart"/>
      <w:r>
        <w:rPr>
          <w:lang w:val="en-GB"/>
        </w:rPr>
        <w:t>Butaritari</w:t>
      </w:r>
      <w:proofErr w:type="spellEnd"/>
      <w:r>
        <w:rPr>
          <w:lang w:val="en-GB"/>
        </w:rPr>
        <w:t xml:space="preserve"> Is</w:t>
      </w:r>
      <w:r w:rsidR="00270BF2">
        <w:rPr>
          <w:lang w:val="en-GB"/>
        </w:rPr>
        <w:t>land, Kiribati, sometime in November or December</w:t>
      </w:r>
      <w:r>
        <w:rPr>
          <w:lang w:val="en-GB"/>
        </w:rPr>
        <w:t xml:space="preserve"> 2021.</w:t>
      </w:r>
    </w:p>
    <w:p w14:paraId="000280F4" w14:textId="1A2FB770" w:rsidR="00C44890" w:rsidRPr="00B0535A" w:rsidRDefault="002A4740" w:rsidP="00C44890">
      <w:pPr>
        <w:pStyle w:val="Heading3"/>
        <w:rPr>
          <w:rFonts w:cs="Calibri"/>
          <w:lang w:val="en-GB"/>
        </w:rPr>
      </w:pPr>
      <w:bookmarkStart w:id="5" w:name="_Toc312171709"/>
      <w:r w:rsidRPr="00B0535A">
        <w:rPr>
          <w:rFonts w:cs="Calibri"/>
          <w:lang w:val="en-GB"/>
        </w:rPr>
        <w:t>Requirements</w:t>
      </w:r>
    </w:p>
    <w:p w14:paraId="7B19B727" w14:textId="78142B1F" w:rsidR="00C44890" w:rsidRDefault="00C44890" w:rsidP="00C44890">
      <w:pPr>
        <w:rPr>
          <w:lang w:val="en-GB"/>
        </w:rPr>
      </w:pPr>
      <w:bookmarkStart w:id="6" w:name="_Toc308102003"/>
      <w:r w:rsidRPr="00B0535A">
        <w:rPr>
          <w:lang w:val="en-GB"/>
        </w:rPr>
        <w:t>All supporting documentation must be in English.</w:t>
      </w:r>
    </w:p>
    <w:p w14:paraId="4A18E42C" w14:textId="600518F8" w:rsidR="00F2509B" w:rsidRPr="00F2509B" w:rsidRDefault="00F2509B" w:rsidP="00F2509B">
      <w:pPr>
        <w:pStyle w:val="ListParagraph"/>
        <w:numPr>
          <w:ilvl w:val="0"/>
          <w:numId w:val="17"/>
        </w:numPr>
        <w:ind w:leftChars="0"/>
        <w:rPr>
          <w:b/>
          <w:bCs/>
          <w:sz w:val="24"/>
          <w:szCs w:val="24"/>
        </w:rPr>
      </w:pPr>
      <w:r w:rsidRPr="00F2509B">
        <w:rPr>
          <w:sz w:val="24"/>
          <w:szCs w:val="24"/>
        </w:rPr>
        <w:t xml:space="preserve">Please refer to </w:t>
      </w:r>
      <w:r w:rsidRPr="00F2509B">
        <w:rPr>
          <w:b/>
          <w:bCs/>
          <w:sz w:val="24"/>
          <w:szCs w:val="24"/>
        </w:rPr>
        <w:t>“INSTRUCTIONS ON HOW TO SUBMIT A PROPOSAL for Works”</w:t>
      </w:r>
      <w:bookmarkStart w:id="7" w:name="_GoBack"/>
      <w:bookmarkEnd w:id="7"/>
    </w:p>
    <w:p w14:paraId="65A62D34" w14:textId="3523B407" w:rsidR="00C44890" w:rsidRPr="00B0535A" w:rsidRDefault="00272E3F" w:rsidP="00C44890">
      <w:pPr>
        <w:pStyle w:val="Heading3"/>
        <w:rPr>
          <w:rFonts w:cs="Calibri"/>
          <w:lang w:val="en-GB"/>
        </w:rPr>
      </w:pPr>
      <w:bookmarkStart w:id="8" w:name="_Toc419729577"/>
      <w:bookmarkEnd w:id="6"/>
      <w:r w:rsidRPr="00B0535A">
        <w:rPr>
          <w:rFonts w:cs="Calibri"/>
          <w:lang w:val="en-GB"/>
        </w:rPr>
        <w:t>Related</w:t>
      </w:r>
      <w:r w:rsidR="00C44890" w:rsidRPr="00B0535A">
        <w:rPr>
          <w:rFonts w:cs="Calibri"/>
          <w:lang w:val="en-GB"/>
        </w:rPr>
        <w:t xml:space="preserve"> services</w:t>
      </w:r>
      <w:bookmarkEnd w:id="8"/>
    </w:p>
    <w:p w14:paraId="3BB6BEA5" w14:textId="77777777" w:rsidR="002833E8" w:rsidRPr="00C44890" w:rsidRDefault="002833E8" w:rsidP="002833E8">
      <w:pPr>
        <w:rPr>
          <w:lang w:val="en-GB"/>
        </w:rPr>
      </w:pPr>
      <w:r w:rsidRPr="00794397">
        <w:rPr>
          <w:b/>
          <w:i/>
          <w:lang w:val="en-GB"/>
        </w:rPr>
        <w:t>Supply and Build</w:t>
      </w:r>
      <w:r>
        <w:rPr>
          <w:lang w:val="en-GB"/>
        </w:rPr>
        <w:t xml:space="preserve"> – the tenderer may bid for </w:t>
      </w:r>
      <w:r w:rsidRPr="005E2A88">
        <w:rPr>
          <w:u w:val="single"/>
          <w:lang w:val="en-GB"/>
        </w:rPr>
        <w:t>both</w:t>
      </w:r>
      <w:r>
        <w:rPr>
          <w:lang w:val="en-GB"/>
        </w:rPr>
        <w:t xml:space="preserve"> supply of materials and build (construct) the Tab-South Island VCO Factory.</w:t>
      </w:r>
    </w:p>
    <w:p w14:paraId="3321152F" w14:textId="4F02A3EE" w:rsidR="00C44890" w:rsidRPr="00B0535A" w:rsidRDefault="00C44890" w:rsidP="00C44890">
      <w:pPr>
        <w:rPr>
          <w:lang w:val="en-GB"/>
        </w:rPr>
      </w:pPr>
    </w:p>
    <w:p w14:paraId="17367821" w14:textId="4FB41C45" w:rsidR="00C44890" w:rsidRPr="00B0535A" w:rsidRDefault="00272E3F" w:rsidP="00772E21">
      <w:pPr>
        <w:pStyle w:val="Heading3"/>
        <w:rPr>
          <w:lang w:val="en-GB"/>
        </w:rPr>
      </w:pPr>
      <w:bookmarkStart w:id="9" w:name="_Toc419729578"/>
      <w:r w:rsidRPr="00B0535A">
        <w:rPr>
          <w:lang w:val="en-GB"/>
        </w:rPr>
        <w:t>Project</w:t>
      </w:r>
      <w:r w:rsidR="00C44890" w:rsidRPr="00B0535A">
        <w:rPr>
          <w:lang w:val="en-GB"/>
        </w:rPr>
        <w:t xml:space="preserve"> Time</w:t>
      </w:r>
      <w:bookmarkEnd w:id="9"/>
      <w:r w:rsidRPr="00B0535A">
        <w:rPr>
          <w:lang w:val="en-GB"/>
        </w:rPr>
        <w:t xml:space="preserve"> &amp; Final Delivery</w:t>
      </w:r>
    </w:p>
    <w:p w14:paraId="0413B974" w14:textId="3B06D2C8" w:rsidR="002833E8" w:rsidRPr="00C44890" w:rsidRDefault="002833E8" w:rsidP="002833E8">
      <w:pPr>
        <w:tabs>
          <w:tab w:val="left" w:pos="5475"/>
        </w:tabs>
        <w:rPr>
          <w:lang w:val="en-GB"/>
        </w:rPr>
      </w:pPr>
      <w:r>
        <w:rPr>
          <w:lang w:val="en-GB"/>
        </w:rPr>
        <w:t xml:space="preserve">Procurement, delivery and construction work must complete before end of </w:t>
      </w:r>
      <w:r w:rsidR="005563A1">
        <w:rPr>
          <w:lang w:val="en-GB"/>
        </w:rPr>
        <w:t>December</w:t>
      </w:r>
      <w:r>
        <w:rPr>
          <w:lang w:val="en-GB"/>
        </w:rPr>
        <w:t xml:space="preserve"> 2021 or up to the scope of work offered by contractors.</w:t>
      </w:r>
    </w:p>
    <w:bookmarkEnd w:id="4"/>
    <w:bookmarkEnd w:id="5"/>
    <w:p w14:paraId="625DFCD7" w14:textId="332CC24C" w:rsidR="00C44890" w:rsidRPr="00B0535A" w:rsidRDefault="00C44890" w:rsidP="00C44890">
      <w:pPr>
        <w:pStyle w:val="Heading2"/>
      </w:pPr>
      <w:r w:rsidRPr="00B0535A">
        <w:t xml:space="preserve">Description of the </w:t>
      </w:r>
      <w:r w:rsidR="00272E3F" w:rsidRPr="00B0535A">
        <w:t>Works</w:t>
      </w:r>
      <w:bookmarkEnd w:id="1"/>
    </w:p>
    <w:tbl>
      <w:tblPr>
        <w:tblW w:w="10480" w:type="dxa"/>
        <w:tblLook w:val="04A0" w:firstRow="1" w:lastRow="0" w:firstColumn="1" w:lastColumn="0" w:noHBand="0" w:noVBand="1"/>
      </w:tblPr>
      <w:tblGrid>
        <w:gridCol w:w="718"/>
        <w:gridCol w:w="5509"/>
        <w:gridCol w:w="998"/>
        <w:gridCol w:w="703"/>
        <w:gridCol w:w="851"/>
        <w:gridCol w:w="850"/>
        <w:gridCol w:w="851"/>
      </w:tblGrid>
      <w:tr w:rsidR="004A4F3C" w:rsidRPr="004A4F3C" w14:paraId="2D3D3E35" w14:textId="77777777" w:rsidTr="00CC57F3">
        <w:trPr>
          <w:trHeight w:val="300"/>
        </w:trPr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58AA918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>Ref</w:t>
            </w:r>
          </w:p>
        </w:tc>
        <w:tc>
          <w:tcPr>
            <w:tcW w:w="55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385F33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>Description</w:t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4D00AE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>Quantity</w:t>
            </w:r>
          </w:p>
        </w:tc>
        <w:tc>
          <w:tcPr>
            <w:tcW w:w="70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C3F00C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>Unit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80EC436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>Labour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98A429B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>Others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6829F8DE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>Total</w:t>
            </w:r>
          </w:p>
        </w:tc>
      </w:tr>
      <w:tr w:rsidR="004A4F3C" w:rsidRPr="004A4F3C" w14:paraId="5DDD2476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883DC3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1.0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B638C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u w:val="single"/>
                <w:lang w:val="en-AU" w:eastAsia="en-AU"/>
              </w:rPr>
              <w:t>Preliminaries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C38E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10BCC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6351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FB2A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05C82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0EC7614A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7CCB2F7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2FA570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8E9118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051BF5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B26EE0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F8793C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1F3D53D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7614F707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EC0E1B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1.1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E5DA7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Site clearance including felling of trees, plants, levelling and filling.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FA7A45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1.00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172A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item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80C0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1DAC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F20E2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683273B1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D55CF17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FF66F7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C1ECDF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4D1781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2F8FCF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50E990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1C118BF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180ED543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D30A7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1.2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90715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Erection of work shelter and storage of materials, tools and equipment.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586455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1.00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DC8E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item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200D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4722B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0C25B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5D4C0AF2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C183CA4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8DB162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7ECAC7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DA0CE6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D1A633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85BFD4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5C0F982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4941538C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4CC167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lastRenderedPageBreak/>
              <w:t>1.3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A45DF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Provision of electricity and water on site, setting up toilet for workers.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B4B201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1.00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1DA6D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item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6046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32F6A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2C157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5E8F7E1B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A2EF45A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661206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723CA2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30E4A3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6425ED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B3C90A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5D85515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64037A2D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E5AE6C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1.4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612C3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Acquiring of sand and gravel and recruiting of local workers.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E92E2A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1.00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9CDD5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item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E45BE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5713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5F5712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56CB6BF3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472FE6A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A97223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3078B0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36DE55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A04D56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67AFE1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2771E0D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7A3BCDCA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92CEE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1.5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3D96A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 xml:space="preserve">Sorting construction </w:t>
            </w:r>
            <w:proofErr w:type="spellStart"/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proceedures</w:t>
            </w:r>
            <w:proofErr w:type="spellEnd"/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 xml:space="preserve"> with local authorities and paying loyalties.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8751B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1.00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165C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item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9418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3BC8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E42A6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5524283B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352C1CE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8E1ECC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E4477B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3B0712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2F2CE2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7DC4D8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6996B17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0BB075DA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284A21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1.3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B0C70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Site setting out.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CF443D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1.00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79879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item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5384D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D30C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E462D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459EAC53" w14:textId="77777777" w:rsidTr="00CC57F3">
        <w:trPr>
          <w:trHeight w:val="315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BA5D1F6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37492D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Total Preliminaries Carried To Summary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A3174E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65FA50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E49E95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 xml:space="preserve"> $                -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489572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 xml:space="preserve"> $           -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63E0E42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 xml:space="preserve"> $           -   </w:t>
            </w:r>
          </w:p>
        </w:tc>
      </w:tr>
      <w:tr w:rsidR="004A4F3C" w:rsidRPr="004A4F3C" w14:paraId="7BF25E59" w14:textId="77777777" w:rsidTr="00CC57F3">
        <w:trPr>
          <w:trHeight w:val="315"/>
        </w:trPr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45D06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</w:p>
        </w:tc>
        <w:tc>
          <w:tcPr>
            <w:tcW w:w="5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5900F8" w14:textId="77777777" w:rsidR="004A4F3C" w:rsidRPr="004A4F3C" w:rsidRDefault="004A4F3C" w:rsidP="004A4F3C">
            <w:pPr>
              <w:spacing w:before="0"/>
              <w:jc w:val="center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87062E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04F59D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4F7F3E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D16D6D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5FCAC3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</w:tr>
      <w:tr w:rsidR="004A4F3C" w:rsidRPr="004A4F3C" w14:paraId="3A53761A" w14:textId="77777777" w:rsidTr="00CC57F3">
        <w:trPr>
          <w:trHeight w:val="300"/>
        </w:trPr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C1A6F6D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>Ref</w:t>
            </w:r>
          </w:p>
        </w:tc>
        <w:tc>
          <w:tcPr>
            <w:tcW w:w="55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D315C1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>Description</w:t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9A6169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>Quantity</w:t>
            </w:r>
          </w:p>
        </w:tc>
        <w:tc>
          <w:tcPr>
            <w:tcW w:w="70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3BCDEC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>Unit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FBBDFF8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 xml:space="preserve"> Labour 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58C1F36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 xml:space="preserve"> Others 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2B962699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 xml:space="preserve"> Total </w:t>
            </w:r>
          </w:p>
        </w:tc>
      </w:tr>
      <w:tr w:rsidR="004A4F3C" w:rsidRPr="004A4F3C" w14:paraId="618BBCD9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697F7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2.0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0B45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u w:val="single"/>
                <w:lang w:val="en-AU" w:eastAsia="en-AU"/>
              </w:rPr>
              <w:t>Excavation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F491F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017A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E75B1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9E9F3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4F696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2F6755D6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8D8CA84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FDE033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32D557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D34172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26864F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9F5597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647674A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11E75FE1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54BAAD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2.1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A40B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Excavation of top soil and stockpiling on or near site for later re-use.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E152FE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9.90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39C20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m3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6362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E8504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5DADF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3DB73228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4560657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33E1C0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0C561D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F47BBF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E02CF6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CDC09C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4070AD5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40AFAC82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C07EA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2.2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87E9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Excavation of soil for strip footing around main building perimeter.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3E2860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13.54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9FAE7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m3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4B89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9420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46FEF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0DF7F693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E79D736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342003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6102B4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558499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70AD0D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4FA6C1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4610CF9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2C6A5A20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B1368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2.3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E46AD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Excavation of soil for thickenings in floor slabs under internal walls.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E40097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7.49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F7811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m3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1F255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8755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EA527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2A8B5E3E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7104EA0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7A5112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290453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3BBF0F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C19524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2777B3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2CBEB0A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41B3AC7E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AB421F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2.4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471A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Excavation for veranda raft footings.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5A18EC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0.37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AE11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m3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AE50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1596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5F4A5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469C904A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4ED434E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D3BBF8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82FA71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729D94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B821E7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9D682C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05631EA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43E9DAB3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83E9F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2.5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74E7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Backfilling sides of strip footings after completion of concrete works.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B5E57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3.21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F015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m3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03BA0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5755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7364A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4DC6D9EE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D77D220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8C5124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B5C1DC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7EEC38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DD06F1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0424C5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4A76E1F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076C0758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A35135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2.6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6F3E9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Levelling of site upon completion of all works.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C1D723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1.00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674C4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item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6359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A25D4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E1905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5EBADB61" w14:textId="77777777" w:rsidTr="00CC57F3">
        <w:trPr>
          <w:trHeight w:val="315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662805A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BE2DE2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Total Excavation Carried To Summary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9724A3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097544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88968F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 xml:space="preserve"> $                -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A8C632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 xml:space="preserve"> $           -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36C5D64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 xml:space="preserve"> $           -   </w:t>
            </w:r>
          </w:p>
        </w:tc>
      </w:tr>
      <w:tr w:rsidR="004A4F3C" w:rsidRPr="004A4F3C" w14:paraId="62799E26" w14:textId="77777777" w:rsidTr="00CC57F3">
        <w:trPr>
          <w:trHeight w:val="315"/>
        </w:trPr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7EF3C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</w:p>
        </w:tc>
        <w:tc>
          <w:tcPr>
            <w:tcW w:w="5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5BD7F7" w14:textId="77777777" w:rsidR="004A4F3C" w:rsidRPr="004A4F3C" w:rsidRDefault="004A4F3C" w:rsidP="004A4F3C">
            <w:pPr>
              <w:spacing w:before="0"/>
              <w:jc w:val="center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78E60F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1ECAA8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515683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70C45E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2A2FD3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</w:tr>
      <w:tr w:rsidR="004A4F3C" w:rsidRPr="004A4F3C" w14:paraId="6E23D823" w14:textId="77777777" w:rsidTr="00CC57F3">
        <w:trPr>
          <w:trHeight w:val="300"/>
        </w:trPr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EB4F23E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>Ref</w:t>
            </w:r>
          </w:p>
        </w:tc>
        <w:tc>
          <w:tcPr>
            <w:tcW w:w="55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EBE179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>Description</w:t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D9B67B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>Quantity</w:t>
            </w:r>
          </w:p>
        </w:tc>
        <w:tc>
          <w:tcPr>
            <w:tcW w:w="70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DE61D2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>Unit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FFA8823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 xml:space="preserve"> Labour 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9458E6B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 xml:space="preserve"> Others 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6C756155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 xml:space="preserve"> Total </w:t>
            </w:r>
          </w:p>
        </w:tc>
      </w:tr>
      <w:tr w:rsidR="004A4F3C" w:rsidRPr="004A4F3C" w14:paraId="47317E1F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7A408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3.0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CCC7B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u w:val="single"/>
                <w:lang w:val="en-AU" w:eastAsia="en-AU"/>
              </w:rPr>
              <w:t>Concrete Work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164DE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B6BCD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7EAA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22BB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03C88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52221E87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C04E3E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6785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Apply structural reinforced concrete to the following: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C376F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B71DE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3B1D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9528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70CAD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407FABBF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1F9F006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C79B48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40F682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E1C5BB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0F66AD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86EB11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298DD06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107F3774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C930D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3.1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263A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20MPa reinforced concrete in strip footings.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65A09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8.02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F8C69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E8497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57C25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C8129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372D2396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B7F20DF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71D130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16F014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A90DA8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21D6AA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D91662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5E09C08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206AF8D4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B1213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3.2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B141E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20MPa reinforced concrete in slab 1.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A6DC6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5.43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20E9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6592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D7CE2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0D11A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50CE32FB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2D8A998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CEEF82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6B1972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60171F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07ECC2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B6BCF5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31FCF84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1B0AE805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86A9F1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3.3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32457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 xml:space="preserve">20MPa reinforced concrete in </w:t>
            </w:r>
            <w:proofErr w:type="spellStart"/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verandah</w:t>
            </w:r>
            <w:proofErr w:type="spellEnd"/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 xml:space="preserve"> slab raft footings.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FA194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0.65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0658D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B4B8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C94E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48C06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0BF4FBE1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C73DA2B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38548A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B4064B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0648F9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CE5FFF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E991AE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12A9823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2824CF63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6FAB4C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3.4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B642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 xml:space="preserve">20MPa reinforced concrete in </w:t>
            </w:r>
            <w:proofErr w:type="spellStart"/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verandah</w:t>
            </w:r>
            <w:proofErr w:type="spellEnd"/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 xml:space="preserve"> slab.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0E8C21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2.42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22A4E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D26B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63B49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13EAD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1F4EE65A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734D2EC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lastRenderedPageBreak/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08C65E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52F05C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7FE2EA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D5000A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135CD8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081B6DC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787D6DD2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E7CA20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3.5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1EB0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20MPa reinforced concrete in pad footings.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E252FB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0.32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964AD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C1E3E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51385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EB1B2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132E8DA9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EEB1C81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CB16D9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DC5DC8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AAAC48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441FE1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2BE18D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51CBD17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717C21AD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FD39F3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3.6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509E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20MPa reinforced concrete in columns.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9A8AE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0.50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8D2C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CC207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07850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88003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00F543A2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224EDF2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DC93FB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C9F4C4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63DAA4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6BAADB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2A69D8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5CF6BE7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18983169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304902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3.7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6DC38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20MPa reinforced concrete in beam.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38D6D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0.43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8577F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57679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2DDC4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677FA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1DE8A813" w14:textId="77777777" w:rsidTr="00CC57F3">
        <w:trPr>
          <w:trHeight w:val="315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1AC4E88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A4D728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Total Concrete Work Carried To Summary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82F649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D32832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5DED6B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 xml:space="preserve"> $                -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0DF4ED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 xml:space="preserve"> $           -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01E088B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 xml:space="preserve"> $           -   </w:t>
            </w:r>
          </w:p>
        </w:tc>
      </w:tr>
      <w:tr w:rsidR="004A4F3C" w:rsidRPr="004A4F3C" w14:paraId="6ED248BE" w14:textId="77777777" w:rsidTr="00CC57F3">
        <w:trPr>
          <w:trHeight w:val="315"/>
        </w:trPr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84961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</w:p>
        </w:tc>
        <w:tc>
          <w:tcPr>
            <w:tcW w:w="5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7F52F0" w14:textId="77777777" w:rsidR="004A4F3C" w:rsidRPr="004A4F3C" w:rsidRDefault="004A4F3C" w:rsidP="004A4F3C">
            <w:pPr>
              <w:spacing w:before="0"/>
              <w:jc w:val="center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9DA5D1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EF260E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93CCEB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290113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1B2E77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</w:tr>
      <w:tr w:rsidR="004A4F3C" w:rsidRPr="004A4F3C" w14:paraId="7DBA3529" w14:textId="77777777" w:rsidTr="00CC57F3">
        <w:trPr>
          <w:trHeight w:val="300"/>
        </w:trPr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43DA619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>Ref</w:t>
            </w:r>
          </w:p>
        </w:tc>
        <w:tc>
          <w:tcPr>
            <w:tcW w:w="55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C19D75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>Description</w:t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666D84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>Quantity</w:t>
            </w:r>
          </w:p>
        </w:tc>
        <w:tc>
          <w:tcPr>
            <w:tcW w:w="70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2850EE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>Unit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599F408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 xml:space="preserve"> Labour 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E33CC9F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 xml:space="preserve"> Others 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743DB0F2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 xml:space="preserve"> Total </w:t>
            </w:r>
          </w:p>
        </w:tc>
      </w:tr>
      <w:tr w:rsidR="004A4F3C" w:rsidRPr="004A4F3C" w14:paraId="4031DC30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9672D5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4.0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C048D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u w:val="single"/>
                <w:lang w:val="en-AU" w:eastAsia="en-AU"/>
              </w:rPr>
              <w:t>Formwork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75CD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24E5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3376E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66BD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43055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0ED97427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3D8ECA3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3FB02D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FA8622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9CA0B3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71C4A4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359E90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6B4D483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11EAFAA6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9B8EF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4.1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88E9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 xml:space="preserve">16mm thick </w:t>
            </w:r>
            <w:proofErr w:type="spellStart"/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formply</w:t>
            </w:r>
            <w:proofErr w:type="spellEnd"/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 xml:space="preserve"> formwork to sides of strip footings.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9290DD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12.61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C6B0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3490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858F0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CDA2C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4FCFA76E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E9E6EEB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F122B8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71D959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4FFB13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03F81F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F6AF1B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24C90B9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6FC85139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570A8A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4.2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3C395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 xml:space="preserve">16mm thick </w:t>
            </w:r>
            <w:proofErr w:type="spellStart"/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formply</w:t>
            </w:r>
            <w:proofErr w:type="spellEnd"/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 xml:space="preserve"> formwork to sides of pad footings.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04C9E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1.60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3821F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7BCF0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C238A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03405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24CE9FD3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2E0EF11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A4046A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EE348A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0676CF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ACCE77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1D8E45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38BC247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76087AA8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631E7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4.3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45330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 xml:space="preserve">16mm thick </w:t>
            </w:r>
            <w:proofErr w:type="spellStart"/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formply</w:t>
            </w:r>
            <w:proofErr w:type="spellEnd"/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 xml:space="preserve"> formwork to sides of columns.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C256CC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4.10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8BB1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7EE35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41CA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2B23C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33B9A954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E56786A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6565E3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A6A1AF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398155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C76C41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34E071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3371E70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23DD42AD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A1B98E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4.4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865B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 xml:space="preserve">16mm thick </w:t>
            </w:r>
            <w:proofErr w:type="spellStart"/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formply</w:t>
            </w:r>
            <w:proofErr w:type="spellEnd"/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 xml:space="preserve"> formwork to beam.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42CAF7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4.44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1231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5C46D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17120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1C7C6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169A07A5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A53B6B8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895A2C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F93C3A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2C6B40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BF4D41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A788F7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1E25437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63E89F7F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240F7F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4.5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734AB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50x50 timber in strip footings formwork.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05FE36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63.05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F62C2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0848B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A034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BB6A4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4FCF1081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E3BC172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5792B5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480D5C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D95914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DF318C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20B394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13A22E1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47C6C954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91122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4.6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D3314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50x50 timber in pad footings formwork.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152D4E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4.26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77E70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5A06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483CA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4ACDD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223AB0FA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02685C4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0E6796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4CC766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2E63AC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569F8C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D7AAAC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65F5D00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4B1D9CB7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43A24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4.7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57505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50x50 timber in column formwork.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11A13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28.26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2456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6DA66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4E44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0565C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65A8DDFB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A11FF22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F758F5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C09148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36699E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229FDB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FF833E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6FECACA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104B71C2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58D980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4.8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9CCBE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50x50 timber in beam formwork.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466269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22.13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3A30A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69870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EFEC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2FDD5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6ABF12A1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957CB76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825393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711F56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6FFA62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89672D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EC1B82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18C222D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7B67E8A0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3A8EBE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4.9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2EA3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50x50 timber in profile boards.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5FF5A0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63.00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5EFD6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2D13A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75AA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3CF3F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2202564B" w14:textId="77777777" w:rsidTr="00CC57F3">
        <w:trPr>
          <w:trHeight w:val="315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C542E2C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47C252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Total Formwork Carried To Summary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9A91FF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83CB47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BE4936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 xml:space="preserve"> $                -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AF86DA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 xml:space="preserve"> $           -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47945EB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 xml:space="preserve"> $           -   </w:t>
            </w:r>
          </w:p>
        </w:tc>
      </w:tr>
      <w:tr w:rsidR="004A4F3C" w:rsidRPr="004A4F3C" w14:paraId="78CB0B4D" w14:textId="77777777" w:rsidTr="00CC57F3">
        <w:trPr>
          <w:trHeight w:val="315"/>
        </w:trPr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B53D7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</w:p>
        </w:tc>
        <w:tc>
          <w:tcPr>
            <w:tcW w:w="5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048768" w14:textId="77777777" w:rsidR="004A4F3C" w:rsidRPr="004A4F3C" w:rsidRDefault="004A4F3C" w:rsidP="004A4F3C">
            <w:pPr>
              <w:spacing w:before="0"/>
              <w:jc w:val="center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CB4D97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6C6529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719E6C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D78ED8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8FC6D0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</w:tr>
      <w:tr w:rsidR="004A4F3C" w:rsidRPr="004A4F3C" w14:paraId="27D233B6" w14:textId="77777777" w:rsidTr="00CC57F3">
        <w:trPr>
          <w:trHeight w:val="300"/>
        </w:trPr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07D7EFD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>Ref</w:t>
            </w:r>
          </w:p>
        </w:tc>
        <w:tc>
          <w:tcPr>
            <w:tcW w:w="55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97D66B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>Description</w:t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AD918F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>Quantity</w:t>
            </w:r>
          </w:p>
        </w:tc>
        <w:tc>
          <w:tcPr>
            <w:tcW w:w="70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59EDFC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>Unit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AFC4D75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 xml:space="preserve"> Labour 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C344BC2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 xml:space="preserve"> Others 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5D4B2B8A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 xml:space="preserve"> Total </w:t>
            </w:r>
          </w:p>
        </w:tc>
      </w:tr>
      <w:tr w:rsidR="004A4F3C" w:rsidRPr="004A4F3C" w14:paraId="389AA764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169A25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5.0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244CC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u w:val="single"/>
                <w:lang w:val="en-AU" w:eastAsia="en-AU"/>
              </w:rPr>
              <w:t>Damp-proofing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A2C8E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0353D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5135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B4949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B5AC2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0666740A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01482E5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DEE3D5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7B33A1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1C98E1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C5D694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69D20A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64FAD91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10F2C7FB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E57B6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5.1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79DC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200 microns damp-proof membrane in slabs.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6DECFB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87.36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2950C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C6B8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85414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252B1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3258A8A1" w14:textId="77777777" w:rsidTr="00CC57F3">
        <w:trPr>
          <w:trHeight w:val="315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CEEAB9E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B3AB88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Total Damp-proofing Carried To Summary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6C5A44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73C093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53B540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 xml:space="preserve"> $                -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012AB5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 xml:space="preserve"> $           -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07430D0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 xml:space="preserve"> $           -   </w:t>
            </w:r>
          </w:p>
        </w:tc>
      </w:tr>
      <w:tr w:rsidR="004A4F3C" w:rsidRPr="004A4F3C" w14:paraId="0DD93128" w14:textId="77777777" w:rsidTr="00CC57F3">
        <w:trPr>
          <w:trHeight w:val="315"/>
        </w:trPr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49FA7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</w:p>
        </w:tc>
        <w:tc>
          <w:tcPr>
            <w:tcW w:w="5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1A4FC4" w14:textId="77777777" w:rsidR="004A4F3C" w:rsidRPr="004A4F3C" w:rsidRDefault="004A4F3C" w:rsidP="004A4F3C">
            <w:pPr>
              <w:spacing w:before="0"/>
              <w:jc w:val="center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72F64E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6001F3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37AB88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BC5BBF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1871F8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</w:tr>
      <w:tr w:rsidR="004A4F3C" w:rsidRPr="004A4F3C" w14:paraId="173ABE8A" w14:textId="77777777" w:rsidTr="00CC57F3">
        <w:trPr>
          <w:trHeight w:val="300"/>
        </w:trPr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03F7AE2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>Ref</w:t>
            </w:r>
          </w:p>
        </w:tc>
        <w:tc>
          <w:tcPr>
            <w:tcW w:w="55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E5A288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>Description</w:t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3D0FF7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>Quantity</w:t>
            </w:r>
          </w:p>
        </w:tc>
        <w:tc>
          <w:tcPr>
            <w:tcW w:w="70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3E50BA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>Unit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4FC47C6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 xml:space="preserve"> Labour 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D5A75C9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 xml:space="preserve"> Others 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5265675A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 xml:space="preserve"> Total </w:t>
            </w:r>
          </w:p>
        </w:tc>
      </w:tr>
      <w:tr w:rsidR="004A4F3C" w:rsidRPr="004A4F3C" w14:paraId="0AF3FF75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AC7B9D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6.0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0F1AD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u w:val="single"/>
                <w:lang w:val="en-AU" w:eastAsia="en-AU"/>
              </w:rPr>
              <w:t>Reinforcing Steel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84832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8C7C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05489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BE389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8E0F7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6A3059E2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D9BD9F5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F057D8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0AD384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054B11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C19B8A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1CD086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11C914D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3E892581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529A3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6.1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B39B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 xml:space="preserve">D10 </w:t>
            </w:r>
            <w:proofErr w:type="spellStart"/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dia</w:t>
            </w:r>
            <w:proofErr w:type="spellEnd"/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 xml:space="preserve"> re-bars in strip footings.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F10F38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239.48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1C1F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DB0CC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86056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8B56A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7E4C628F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E70ACF7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lastRenderedPageBreak/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3A8572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C250BD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4446E0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03D04F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FF4411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3871BC2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3DD5D85E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6DF6D8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6.2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38FB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 xml:space="preserve">D6 </w:t>
            </w:r>
            <w:proofErr w:type="spellStart"/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dia</w:t>
            </w:r>
            <w:proofErr w:type="spellEnd"/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 xml:space="preserve"> ties in strip footings @400 c-c.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D31C0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146.25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A7D8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AE514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1C5B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BB205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6E679829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FDA71BA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A49D5C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D9AC14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4F6A5E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5475D3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DD0001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0F9F540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1D02E2E4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455442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6.3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E291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SL102 mesh wire in floor slab.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B2B46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89.09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F8070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3369D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0616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568A4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2C9B4C72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2C7014C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7898A7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292BAF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21C9D8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ED43C9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F25C3C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76D38B7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4A216A0B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D08C00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6.4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97CCF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 xml:space="preserve">D16 </w:t>
            </w:r>
            <w:proofErr w:type="spellStart"/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dia</w:t>
            </w:r>
            <w:proofErr w:type="spellEnd"/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 xml:space="preserve"> re-bar in driveway pad footings.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A002D1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16.00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8DDE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58F7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DD393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E9F32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3B399B55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EEE0A26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D08521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340E5D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BBE1B2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724B44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62422F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535D3EA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3A83892C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08DFBA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6.5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7B9FD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 xml:space="preserve">D12 </w:t>
            </w:r>
            <w:proofErr w:type="spellStart"/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dia</w:t>
            </w:r>
            <w:proofErr w:type="spellEnd"/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 xml:space="preserve"> re-bars in driveway columns.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B0AB18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50.40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0680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C4744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AD4D3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78773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17F2191B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3323C4B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93FE4E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33C918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5A9048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01F5FE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EAEBE8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60CF9E2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6E5AC19E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B9CE5E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6.6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2EB06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 xml:space="preserve">D6 </w:t>
            </w:r>
            <w:proofErr w:type="spellStart"/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dia</w:t>
            </w:r>
            <w:proofErr w:type="spellEnd"/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 xml:space="preserve"> stirrups in driveway columns @200 c-c.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271D4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30.40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45A90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1872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5A72F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F9C72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242B807F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AC2B40D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A820EB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A7A907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B04075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49B12C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C2BA17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70DE889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7175A598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D480D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6.7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F1F23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 xml:space="preserve">D16 </w:t>
            </w:r>
            <w:proofErr w:type="spellStart"/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dia</w:t>
            </w:r>
            <w:proofErr w:type="spellEnd"/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 xml:space="preserve"> re-bar in driveway beam.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E6EDFE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24.50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50F5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9CC2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8D3D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73043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33F12E42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95E9C79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DA5A94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75C8C3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47B2DD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49B26A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F2633A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679756F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3F3294C1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8679A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6.8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B5FA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 xml:space="preserve">D6 </w:t>
            </w:r>
            <w:proofErr w:type="spellStart"/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dia</w:t>
            </w:r>
            <w:proofErr w:type="spellEnd"/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 xml:space="preserve"> stirrups in driveway beam @200 c-c.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925CCB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21.85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EB5C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9091E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3AE3A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3D2EA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655C33A6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28187C8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E42CB1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37502A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AF2777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2DEB53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4DA479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64F9FC9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4E2DC111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65EBE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6.9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D670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 xml:space="preserve">D10 </w:t>
            </w:r>
            <w:proofErr w:type="spellStart"/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dia</w:t>
            </w:r>
            <w:proofErr w:type="spellEnd"/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 xml:space="preserve"> starter bars in strip footings and slab @800 c-c.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C666BC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101.00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60296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1AFA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CAC4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4AF1D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4EB8EC04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C5486D6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1C59B8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4EC776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EAEE50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694C8D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4EA63C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7F03C56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571FB247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32900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6.10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88ACC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 xml:space="preserve">D10 </w:t>
            </w:r>
            <w:proofErr w:type="spellStart"/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dia</w:t>
            </w:r>
            <w:proofErr w:type="spellEnd"/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 xml:space="preserve"> vertical bars in </w:t>
            </w:r>
            <w:proofErr w:type="spellStart"/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blockwork</w:t>
            </w:r>
            <w:proofErr w:type="spellEnd"/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 xml:space="preserve"> @800 c-c.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594EF2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192.40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366F0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4E6CE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5DD4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F7951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484C8560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6073198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D06925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028489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4761C9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23425E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59FB0B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2A4C32F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2BE8B52B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58493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6.11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BC6E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 xml:space="preserve">D10 </w:t>
            </w:r>
            <w:proofErr w:type="spellStart"/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dia</w:t>
            </w:r>
            <w:proofErr w:type="spellEnd"/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 xml:space="preserve"> re-bars in bond beam block.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6B75E5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136.40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96BF8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3DDEF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9F12B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9E4C7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13923C79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97B0C17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08B7D3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24E621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41518E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868C03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5A1D7B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3CDD5EF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251753A6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26ADA5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6.12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E07BE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 xml:space="preserve">D10 </w:t>
            </w:r>
            <w:proofErr w:type="spellStart"/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dia</w:t>
            </w:r>
            <w:proofErr w:type="spellEnd"/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 xml:space="preserve"> bars in lintels.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EAC48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125.03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40BB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E14E5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7D6C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480C9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24FB9E60" w14:textId="77777777" w:rsidTr="00CC57F3">
        <w:trPr>
          <w:trHeight w:val="315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AF0BE88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0CA15D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Total Reinforcing Steel Carried To Summary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3B58A6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68CCBA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26D549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 xml:space="preserve"> $                -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752913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 xml:space="preserve"> $           -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259A214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 xml:space="preserve"> $           -   </w:t>
            </w:r>
          </w:p>
        </w:tc>
      </w:tr>
      <w:tr w:rsidR="004A4F3C" w:rsidRPr="004A4F3C" w14:paraId="0515C1E0" w14:textId="77777777" w:rsidTr="00CC57F3">
        <w:trPr>
          <w:trHeight w:val="315"/>
        </w:trPr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F78CD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</w:p>
        </w:tc>
        <w:tc>
          <w:tcPr>
            <w:tcW w:w="5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E2BDEB" w14:textId="77777777" w:rsidR="004A4F3C" w:rsidRPr="004A4F3C" w:rsidRDefault="004A4F3C" w:rsidP="004A4F3C">
            <w:pPr>
              <w:spacing w:before="0"/>
              <w:jc w:val="center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9CA17C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EBE5F8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E21F5B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D9ABBE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9E6F05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</w:tr>
      <w:tr w:rsidR="004A4F3C" w:rsidRPr="004A4F3C" w14:paraId="55FC3569" w14:textId="77777777" w:rsidTr="00CC57F3">
        <w:trPr>
          <w:trHeight w:val="300"/>
        </w:trPr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EBB648D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>Ref</w:t>
            </w:r>
          </w:p>
        </w:tc>
        <w:tc>
          <w:tcPr>
            <w:tcW w:w="55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60D353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>Description</w:t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3BF371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>Quantity</w:t>
            </w:r>
          </w:p>
        </w:tc>
        <w:tc>
          <w:tcPr>
            <w:tcW w:w="70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9B1BC2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>Unit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28C30F6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 xml:space="preserve"> Labour 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73F0C88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 xml:space="preserve"> Others 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58D09BF7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 xml:space="preserve"> Total </w:t>
            </w:r>
          </w:p>
        </w:tc>
      </w:tr>
      <w:tr w:rsidR="004A4F3C" w:rsidRPr="004A4F3C" w14:paraId="3C139720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99DF73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7.0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1E249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u w:val="single"/>
                <w:lang w:val="en-AU" w:eastAsia="en-AU"/>
              </w:rPr>
            </w:pPr>
            <w:proofErr w:type="spellStart"/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u w:val="single"/>
                <w:lang w:val="en-AU" w:eastAsia="en-AU"/>
              </w:rPr>
              <w:t>Blockwork</w:t>
            </w:r>
            <w:proofErr w:type="spellEnd"/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F226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6B59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106D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1688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3338B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1CEEA9AF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6998DE0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BE4AFC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F374FB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7FACA3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B2CA7F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B34EF4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68CD096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2FDC75F0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05C52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7.1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25CA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150 thick block in office building laid in stretcher bond.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7A3D1A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32.14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86E9A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DC7D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9453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D170A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2EB13F56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7A550E7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C1D8A2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449EB0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2C99AB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B4078F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36CFDC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574FE28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2D51A728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D7A33A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7.2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9DD1D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 xml:space="preserve">17MPa concrete grout in office </w:t>
            </w:r>
            <w:proofErr w:type="spellStart"/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blockwork</w:t>
            </w:r>
            <w:proofErr w:type="spellEnd"/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 xml:space="preserve"> fully filled.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91DC6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32.14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7EC8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49C85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79A0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FC7CE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448A4530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0866434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EBEDAF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AE3C2F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EBAB01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B02CEC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5C29EE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2655CC4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41362CE5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D1F47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7.3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F59C4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150 thick block in production building laid in stretcher bond.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79B740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64.51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77C91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A9C6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FBAF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B5818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05C1D778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66530C5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30CDEC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FCADFF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4FDF91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E4AD93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87B698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318CE88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55A9AEB6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73C831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7.4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4097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 xml:space="preserve">17MPa concrete grout in production </w:t>
            </w:r>
            <w:proofErr w:type="spellStart"/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blockwork</w:t>
            </w:r>
            <w:proofErr w:type="spellEnd"/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 xml:space="preserve"> fully filled.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B27D1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64.51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348C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AE70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F073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44778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740352B9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9A058F3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781648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9F976D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251D98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911B57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76BE91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61D99A5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5F738F8C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96FDA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7.5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94E6B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150 thick block in product building laid in stretcher bond.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40999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64.98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0E38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B4E38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9315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37CB0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2FC66743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F56D1D0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0BBFE3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71556B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8AD256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581397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9872C0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51B1DF0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5C6F979C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44D01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7.6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B0D22" w14:textId="6D522FC9" w:rsidR="004A4F3C" w:rsidRPr="004A4F3C" w:rsidRDefault="001F5847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17MPa concrete grout in production</w:t>
            </w:r>
            <w:r w:rsidR="004A4F3C"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 xml:space="preserve"> </w:t>
            </w:r>
            <w:proofErr w:type="spellStart"/>
            <w:r w:rsidR="004A4F3C"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blockwork</w:t>
            </w:r>
            <w:proofErr w:type="spellEnd"/>
            <w:r w:rsidR="004A4F3C"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 xml:space="preserve"> fully filled.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F3AF29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64.98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3A19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AC0FA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0562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56C92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5A4996F6" w14:textId="77777777" w:rsidTr="00CC57F3">
        <w:trPr>
          <w:trHeight w:val="315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0182F96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AE6674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 xml:space="preserve">Total </w:t>
            </w:r>
            <w:proofErr w:type="spellStart"/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Blockwork</w:t>
            </w:r>
            <w:proofErr w:type="spellEnd"/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 xml:space="preserve"> Carried To Summary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41419A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22A05C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12D380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 xml:space="preserve"> $                -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ECA507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 xml:space="preserve"> $           -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527E81E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 xml:space="preserve"> $           -   </w:t>
            </w:r>
          </w:p>
        </w:tc>
      </w:tr>
      <w:tr w:rsidR="004A4F3C" w:rsidRPr="004A4F3C" w14:paraId="4C6282FC" w14:textId="77777777" w:rsidTr="00CC57F3">
        <w:trPr>
          <w:trHeight w:val="315"/>
        </w:trPr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314FB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</w:p>
        </w:tc>
        <w:tc>
          <w:tcPr>
            <w:tcW w:w="5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CC9626" w14:textId="77777777" w:rsidR="004A4F3C" w:rsidRPr="004A4F3C" w:rsidRDefault="004A4F3C" w:rsidP="004A4F3C">
            <w:pPr>
              <w:spacing w:before="0"/>
              <w:jc w:val="center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A8E1C7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EA956B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72F9AC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E1001F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CE676D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</w:tr>
      <w:tr w:rsidR="004A4F3C" w:rsidRPr="004A4F3C" w14:paraId="21B76E25" w14:textId="77777777" w:rsidTr="00CC57F3">
        <w:trPr>
          <w:trHeight w:val="300"/>
        </w:trPr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A47D4D6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i/>
                <w:i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lang w:val="en-AU" w:eastAsia="en-AU"/>
              </w:rPr>
              <w:lastRenderedPageBreak/>
              <w:t>Ref</w:t>
            </w:r>
          </w:p>
        </w:tc>
        <w:tc>
          <w:tcPr>
            <w:tcW w:w="55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0BD070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i/>
                <w:i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lang w:val="en-AU" w:eastAsia="en-AU"/>
              </w:rPr>
              <w:t>Description</w:t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EC3B05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i/>
                <w:i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lang w:val="en-AU" w:eastAsia="en-AU"/>
              </w:rPr>
              <w:t>Quantity</w:t>
            </w:r>
          </w:p>
        </w:tc>
        <w:tc>
          <w:tcPr>
            <w:tcW w:w="70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45021A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i/>
                <w:i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lang w:val="en-AU" w:eastAsia="en-AU"/>
              </w:rPr>
              <w:t>Unit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12760F9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i/>
                <w:i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lang w:val="en-AU" w:eastAsia="en-AU"/>
              </w:rPr>
              <w:t xml:space="preserve"> Labour 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EC02CD7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i/>
                <w:i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lang w:val="en-AU" w:eastAsia="en-AU"/>
              </w:rPr>
              <w:t xml:space="preserve"> Others 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6D84FBA9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i/>
                <w:i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lang w:val="en-AU" w:eastAsia="en-AU"/>
              </w:rPr>
              <w:t xml:space="preserve"> Total </w:t>
            </w:r>
          </w:p>
        </w:tc>
      </w:tr>
      <w:tr w:rsidR="004A4F3C" w:rsidRPr="004A4F3C" w14:paraId="01E449B1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093CB6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8.0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ADF9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u w:val="single"/>
                <w:lang w:val="en-AU" w:eastAsia="en-AU"/>
              </w:rPr>
              <w:t>Door Work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109D0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64714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A8DE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3B4D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3D334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768BF900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DEBAF31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5ACC4D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0094FD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049BB9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7AF1FD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46588F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56437FD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1B47E5A6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C610B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8.1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83E08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150x50 timber pine in OP1 frame.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871EE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25.89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4792B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D4A63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F8574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382DF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6358D096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041DC62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9B0759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19C017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8F1036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11B6F3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48655B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6092306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1B4A653D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470885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8.2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EC41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100x50 timber pine in OP1 frame.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55DCE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3.30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FC6B3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A9425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61FF8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93EF2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19F78068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01AA63C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96813C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8CC8EA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A89FEE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B03BF8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9D763F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17224D2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1DA480E7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5CD14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8.3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9540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100x50 timber pine in D1 frame.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3A641E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5.20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FB43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2136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BF135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55979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70B03475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AF1CEB2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993660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6BDA21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400F34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3819BE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E4592E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6E20858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6F6E1853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D95C39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8.4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B3C9F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100x50 timber pine in D2 frame.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5767EA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36.40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3A406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61C7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FDC8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FBD6D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6E812986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DA80BA8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2D40E4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C33FF4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1D4FF9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35E11B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ADA1C1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3C74F8F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5D50FD3A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22E02E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8.5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F312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 xml:space="preserve">100x50 timber </w:t>
            </w:r>
            <w:proofErr w:type="spellStart"/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dakua</w:t>
            </w:r>
            <w:proofErr w:type="spellEnd"/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 xml:space="preserve"> in D1 doors.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CB8E6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11.40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E175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2188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3EE8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8271B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4FAFAC88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70F770F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7573DE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8EDF33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B98AFB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B9AE44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034C3A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034380C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490C8AC5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7AB0A4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8.6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755E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20x20 timber battens in D1 doors.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8307A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19.60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3887F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C5122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56531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BE429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2158E4C5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1347618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4A337F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4A77A0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801BF7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61B901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A73F4C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6D81A30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11F29315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D1223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8.7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BDA7E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9.5 thick exterior plywood panel in D1 doors.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DE0A13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1.32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35629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496C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E8E1D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2C48D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73E555DA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2014A99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6978B6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ECAB9C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245708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CFA496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8DEB8E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2368508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23B7B5D5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1B891A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8.8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677C7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 xml:space="preserve">100x50 timber </w:t>
            </w:r>
            <w:proofErr w:type="spellStart"/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dakua</w:t>
            </w:r>
            <w:proofErr w:type="spellEnd"/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 xml:space="preserve"> in D2 doors.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FC3A4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39.90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14AB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BC03A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602D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083A7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7655BB38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9C7749C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3D1626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2B9128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108FB0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093B6B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DD4EBD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6C683F6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726D4D22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FC3AF8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8.9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6F1E0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20x20 timber battens in D1 doors.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FB587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68.60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3E4B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A372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133BA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E5013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2C8BAEFB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6351898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DFD7A2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044ECF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F43605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6D32A8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E12E60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060FF08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62B5AC10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C4ACA7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8.10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0317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9.5 thick exterior plywood panel in D1 doors.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17C322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6.93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5BBB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EC5C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953D2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58CCC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72FAA399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E96C89D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99B10F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CE6BD2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AF370C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83BA7C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39FD9B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366F9D8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0BB5E63B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630BD6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8.11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C9CFE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20x20 timber pine door stop to all openings.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39D5D6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31.20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CD7BC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12B06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0625D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E6F79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2024950E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C4E0EA5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994A60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6B275C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75DD45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5A9225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498528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62A2F1D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0B6A6D4F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70CA8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8.12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2D695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Butt hinges brass 100mm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E0B90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9.00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E639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pair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BE536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2197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E8BB6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292D5ECC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CF03217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5BE4D4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0A7B47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CC26BD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9AF8BD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E95940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5B5D666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2E70BB55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9A7D7E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8.13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CD2C4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Security entrance lockset 54mm.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279F85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8.00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F65F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no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988F5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C02D8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9ECEC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359F4B3A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5CF8784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58EB26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E5F4FB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9821D2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FA492B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79D6FD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1DD9550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7588720D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15C291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8.14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D60DF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Pad bolt 100mm galvanized.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39088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2.00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2C814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no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6872C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760E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1C80D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67095B14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E8C5FC7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A42FCE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6EE13A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67585D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59BCF6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570CE3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53A4742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275E5EE8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F7F6B7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8.15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C0AC4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Pad bolt 150mm galvanized.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D61D4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1.00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ED39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no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C9007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35AD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61289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537DC3B5" w14:textId="77777777" w:rsidTr="00CC57F3">
        <w:trPr>
          <w:trHeight w:val="315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A6BAA0B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F6757F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Total Door Work Carried To Summary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AA57A4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95041A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6F3209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 xml:space="preserve"> $                -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836564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 xml:space="preserve"> $           -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6798298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 xml:space="preserve"> $           -   </w:t>
            </w:r>
          </w:p>
        </w:tc>
      </w:tr>
      <w:tr w:rsidR="004A4F3C" w:rsidRPr="004A4F3C" w14:paraId="2A565B8B" w14:textId="77777777" w:rsidTr="00CC57F3">
        <w:trPr>
          <w:trHeight w:val="315"/>
        </w:trPr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C9E24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</w:p>
        </w:tc>
        <w:tc>
          <w:tcPr>
            <w:tcW w:w="5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FA8A5F" w14:textId="77777777" w:rsidR="004A4F3C" w:rsidRPr="004A4F3C" w:rsidRDefault="004A4F3C" w:rsidP="004A4F3C">
            <w:pPr>
              <w:spacing w:before="0"/>
              <w:jc w:val="center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9B2A6B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B6FE6D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4B4DDF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F75FA4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1D0BB1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</w:tr>
      <w:tr w:rsidR="004A4F3C" w:rsidRPr="004A4F3C" w14:paraId="4CBBE3C5" w14:textId="77777777" w:rsidTr="00CC57F3">
        <w:trPr>
          <w:trHeight w:val="300"/>
        </w:trPr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E02BFF5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>Ref</w:t>
            </w:r>
          </w:p>
        </w:tc>
        <w:tc>
          <w:tcPr>
            <w:tcW w:w="55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A8AF96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>Description</w:t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08E2D9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>Quantity</w:t>
            </w:r>
          </w:p>
        </w:tc>
        <w:tc>
          <w:tcPr>
            <w:tcW w:w="70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977156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>Unit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87BEDD3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 xml:space="preserve"> Labour 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55F8B5A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 xml:space="preserve"> Others 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3D71AB0D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 xml:space="preserve"> Total </w:t>
            </w:r>
          </w:p>
        </w:tc>
      </w:tr>
      <w:tr w:rsidR="004A4F3C" w:rsidRPr="004A4F3C" w14:paraId="2E4E0F04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DD26F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9.0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ECC4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u w:val="single"/>
                <w:lang w:val="en-AU" w:eastAsia="en-AU"/>
              </w:rPr>
              <w:t>Window Work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90C05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F10E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79B0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F3F93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ADB03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779EB915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3A2C8A0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6F7502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8C9F00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60B42C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90D58C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014BD7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66B6386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5F770161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2F4986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9.1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46CE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100x50 timber pine in W1.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3925F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44.20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C30B1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C931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3EC9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C833C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45DBD264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37CC6E5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4E7252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289C4B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A4BFE4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068237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626A73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53E9A7E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44C63A53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230F03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9.2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03A0E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100x50 timber pine in W2.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40D4AC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44.14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2BB60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2374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0776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30F8D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16FBF57F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3B85840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21E376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C409EC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617CD6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A308AC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348559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5907B01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319FB1E7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5BC03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9.3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0AA5B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100x50 timber pine in W3.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853E04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15.08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A9110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FBAE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2C71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8D025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5C98DF4B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678ACC7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lastRenderedPageBreak/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E89418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2A3E62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4C2629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04CA8E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7F75C7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37A1FDF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7F3429CD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BB3608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9.4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4BF6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100x50 timber pine in W4.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08F71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10.77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BA99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F68B0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41799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E1959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1AA89E27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F3491EA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ECE7BF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276E19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5BA1C1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FD3EF2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08A8B6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4E11C46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28D98B68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805E0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9.5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635B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100x50 timber pine in W5.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96C6E7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8.08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9729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D2A9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7139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A70E3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2EDDEC8B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CC5E16F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E66323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1A07DF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50CF90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DBA069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49AAE2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7D1878C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150C4DFF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C8555C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9.6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7F5B2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100x50 timber pine in W6.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7B702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6.78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94C68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90299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860D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C71F6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6CAAB7EF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418DD1F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8E7AB8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AAD306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12642F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3E316D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9F09A5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7E5DB9B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2BDEB880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5F41D5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9.7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6D8BE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20x20 timber pine splash stops in windows.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C0830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53.30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F2DDE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8815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C617C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8B2A3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3C04CEC5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A58D567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CFF8E2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2FD882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35CD7B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BCBA2D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E33613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24250A3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0013E5B6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D34A9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9.8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9E9C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Louvre frame 8-blade aluminium powdered.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6920A0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36.00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15649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pair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156E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30293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AA3DD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6CA8877A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66020DB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0D92BB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66E7E1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7E7F6A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8EDCCE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5D9A72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39EDA38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797B7230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624E0E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9.9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5936F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Louvre frame 6-blade aluminium powdered.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9D9CD0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5.00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95823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pair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B09F9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64AA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C9CAF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078469CE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FD89832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3537A4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486AD8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DBC665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FB00FD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05BC5C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2BC0337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386C7F2F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BAF11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9.10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817F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Louvre glass 152mm x 610mm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1C0AB6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318.00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D3D9E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no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5C7C4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9143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2AAE4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18926308" w14:textId="77777777" w:rsidTr="00CC57F3">
        <w:trPr>
          <w:trHeight w:val="315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557FA0D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B20A59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Total Window Work Carried To Summary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E7DFFD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2CC3DA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066478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 xml:space="preserve"> $                -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ED3A6D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 xml:space="preserve"> $           -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78B37B6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 xml:space="preserve"> $           -   </w:t>
            </w:r>
          </w:p>
        </w:tc>
      </w:tr>
      <w:tr w:rsidR="004A4F3C" w:rsidRPr="004A4F3C" w14:paraId="755CBBD6" w14:textId="77777777" w:rsidTr="00CC57F3">
        <w:trPr>
          <w:trHeight w:val="315"/>
        </w:trPr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EDF55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</w:p>
        </w:tc>
        <w:tc>
          <w:tcPr>
            <w:tcW w:w="5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EAA0E4" w14:textId="77777777" w:rsidR="004A4F3C" w:rsidRPr="004A4F3C" w:rsidRDefault="004A4F3C" w:rsidP="004A4F3C">
            <w:pPr>
              <w:spacing w:before="0"/>
              <w:jc w:val="center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2B15D4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F15F67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E5AFC9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9582CA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C7783D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</w:tr>
      <w:tr w:rsidR="004A4F3C" w:rsidRPr="004A4F3C" w14:paraId="70924BD4" w14:textId="77777777" w:rsidTr="00CC57F3">
        <w:trPr>
          <w:trHeight w:val="300"/>
        </w:trPr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19EEE5E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>Ref</w:t>
            </w:r>
          </w:p>
        </w:tc>
        <w:tc>
          <w:tcPr>
            <w:tcW w:w="55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92B35B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>Description</w:t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9B93FD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>Quantity</w:t>
            </w:r>
          </w:p>
        </w:tc>
        <w:tc>
          <w:tcPr>
            <w:tcW w:w="70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2D4136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>Unit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CF8EB2C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 xml:space="preserve"> Labour 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462DCF7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 xml:space="preserve"> Others 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5FC3AB5F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 xml:space="preserve"> Total </w:t>
            </w:r>
          </w:p>
        </w:tc>
      </w:tr>
      <w:tr w:rsidR="004A4F3C" w:rsidRPr="004A4F3C" w14:paraId="19979C4B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3E892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10.0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ADF9E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u w:val="single"/>
                <w:lang w:val="en-AU" w:eastAsia="en-AU"/>
              </w:rPr>
              <w:t>Carpentry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5852E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249C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6396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50EE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291F0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7E0C0D1D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853B9CB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F0B84B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7EEACB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A6461F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80EFBC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1DDB9D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3230327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23A6329B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0103E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10.1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5BD3F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 xml:space="preserve">150x50 top plate in </w:t>
            </w:r>
            <w:proofErr w:type="spellStart"/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blockwork</w:t>
            </w:r>
            <w:proofErr w:type="spellEnd"/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E09D53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82.85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00622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C151D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6CCA3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96938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3263EF94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9F01D41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B9F224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2F1D0B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1E0995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06702B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AE0AA4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07F08D2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2D00025A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EAD583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10.2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0DC6C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 xml:space="preserve">Supply and fix holding down M12x150 bolts in </w:t>
            </w:r>
            <w:proofErr w:type="spellStart"/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blockwork</w:t>
            </w:r>
            <w:proofErr w:type="spellEnd"/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F7F01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72.00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084AD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no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2BEF2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8264D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6446E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05A386BB" w14:textId="77777777" w:rsidTr="00CC57F3">
        <w:trPr>
          <w:trHeight w:val="315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466FDA6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E1DCA0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Total Carpenter Carried To Summary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7DC712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EED62E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3F8C05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 xml:space="preserve"> $                -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8F7A3E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 xml:space="preserve"> $           -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6F575D4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 xml:space="preserve"> $           -   </w:t>
            </w:r>
          </w:p>
        </w:tc>
      </w:tr>
      <w:tr w:rsidR="004A4F3C" w:rsidRPr="004A4F3C" w14:paraId="3FBFD04A" w14:textId="77777777" w:rsidTr="00CC57F3">
        <w:trPr>
          <w:trHeight w:val="315"/>
        </w:trPr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745E1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</w:p>
        </w:tc>
        <w:tc>
          <w:tcPr>
            <w:tcW w:w="5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4B88DB" w14:textId="77777777" w:rsidR="004A4F3C" w:rsidRPr="004A4F3C" w:rsidRDefault="004A4F3C" w:rsidP="004A4F3C">
            <w:pPr>
              <w:spacing w:before="0"/>
              <w:jc w:val="center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DF907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D72F3F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3C7C72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7F10D6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B5991D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</w:tr>
      <w:tr w:rsidR="004A4F3C" w:rsidRPr="004A4F3C" w14:paraId="196EF9BF" w14:textId="77777777" w:rsidTr="00CC57F3">
        <w:trPr>
          <w:trHeight w:val="300"/>
        </w:trPr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CA69028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>Ref</w:t>
            </w:r>
          </w:p>
        </w:tc>
        <w:tc>
          <w:tcPr>
            <w:tcW w:w="55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CF5303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>Description</w:t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548689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>Quantity</w:t>
            </w:r>
          </w:p>
        </w:tc>
        <w:tc>
          <w:tcPr>
            <w:tcW w:w="70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5E1D0F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>Unit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31B22BF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 xml:space="preserve"> Labour 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310D301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 xml:space="preserve"> Others 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377B8A22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 xml:space="preserve"> Total </w:t>
            </w:r>
          </w:p>
        </w:tc>
      </w:tr>
      <w:tr w:rsidR="004A4F3C" w:rsidRPr="004A4F3C" w14:paraId="05AC5001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6FD220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11.0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D093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u w:val="single"/>
                <w:lang w:val="en-AU" w:eastAsia="en-AU"/>
              </w:rPr>
              <w:t>Roof Framing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B84D6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7EB6B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33A6A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E16C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0CF1F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45F6E366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E85E8B7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23D90B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EE5AD5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C3711C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7B119C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036495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1DA7B5D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6CE2D6F5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E9D0B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11.1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5B726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100x50 timber pine in trusses.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41D215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246.47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54D9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1E6B2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01941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9AA61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6D6D8BEE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55D78F4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DF5FD8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10C42E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E6F01A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39FB29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0944BC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642B552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3F5204A9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E2B77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11.2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F62D6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12mm thick exterior plywood gusset plates in trusses.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389298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11.68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5CCAA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D8398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47C8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C9807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464F7D2C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889A069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2DBADE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0AAE43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700CF8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526D39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D91699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5E8C456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212D9FFF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1EB61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11.3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FE5B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75x50 timber pine in purlins.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D8D74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162.40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8767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66104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AFAC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C2E08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57BE6607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E5FCF94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CAB47B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1EB278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557224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AC9FFC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265DF1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792D3E5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49299772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5CF847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11.4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AD9E8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200x25 timber pine in boards.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A84A23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44.31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30DC0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6FFE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43C2D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978DD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3D280018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BA3D38B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6F7614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B5AA15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EECD00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DF4E68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73C57A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30FB8B9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772F3C1A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86E70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11.5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190B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50x50 timber pine in truss braces.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A522A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88.00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1EF56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8D8E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657B5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38C02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7DAEFC2B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A219F4A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6E8BED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9ECFEB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3F575F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ABAA43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53AFA5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42A2E16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4FB07868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0CFB34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11.6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DBDD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25x1mm punched strap galvanized bracing in truss structure.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9245E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57.44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511A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1FB0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8BF9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1BFC7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0ED603FD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0080333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E6F981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A29842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5C01DB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641DDB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7E45BB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3E9FADA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6BE06239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63C159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11.7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D554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25x1mm punched strap galvanized truss holding down.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BCD4B0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28.80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84C9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DFF35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87DF7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94F0A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7C52C37E" w14:textId="77777777" w:rsidTr="00CC57F3">
        <w:trPr>
          <w:trHeight w:val="315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A2509B7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lastRenderedPageBreak/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9F25F4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Total Roof Framing Carried To Summary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23D668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892428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E0FCCF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 xml:space="preserve"> $                -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F3774A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 xml:space="preserve"> $           -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3D83975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 xml:space="preserve"> $           -   </w:t>
            </w:r>
          </w:p>
        </w:tc>
      </w:tr>
      <w:tr w:rsidR="004A4F3C" w:rsidRPr="004A4F3C" w14:paraId="2036A211" w14:textId="77777777" w:rsidTr="00CC57F3">
        <w:trPr>
          <w:trHeight w:val="315"/>
        </w:trPr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22AA8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</w:p>
        </w:tc>
        <w:tc>
          <w:tcPr>
            <w:tcW w:w="5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F4599A" w14:textId="77777777" w:rsidR="004A4F3C" w:rsidRPr="004A4F3C" w:rsidRDefault="004A4F3C" w:rsidP="004A4F3C">
            <w:pPr>
              <w:spacing w:before="0"/>
              <w:jc w:val="center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1E4601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708521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B02AFD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6E0A3F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8BE0A9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</w:tr>
      <w:tr w:rsidR="004A4F3C" w:rsidRPr="004A4F3C" w14:paraId="40EE6FC1" w14:textId="77777777" w:rsidTr="00CC57F3">
        <w:trPr>
          <w:trHeight w:val="300"/>
        </w:trPr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AF42484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>Ref</w:t>
            </w:r>
          </w:p>
        </w:tc>
        <w:tc>
          <w:tcPr>
            <w:tcW w:w="55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329BA9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>Description</w:t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2E7F63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>Quantity</w:t>
            </w:r>
          </w:p>
        </w:tc>
        <w:tc>
          <w:tcPr>
            <w:tcW w:w="70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7DD812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>Unit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7AFD770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 xml:space="preserve"> Labour 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FE88E51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 xml:space="preserve"> Others 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17A8C731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 xml:space="preserve"> Total </w:t>
            </w:r>
          </w:p>
        </w:tc>
      </w:tr>
      <w:tr w:rsidR="004A4F3C" w:rsidRPr="004A4F3C" w14:paraId="4FCB2256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2077F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12.0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6587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u w:val="single"/>
                <w:lang w:val="en-AU" w:eastAsia="en-AU"/>
              </w:rPr>
              <w:t>Roof Covering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1BE7E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D591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0D4E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A559B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6ED41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24EEB486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EF12F0F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5A728E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8D98A6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C9E57E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19ECFE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49B618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47F88AB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4AA16818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903FEF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12.1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1AA0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 xml:space="preserve">26 gauge </w:t>
            </w:r>
            <w:proofErr w:type="spellStart"/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zincalume</w:t>
            </w:r>
            <w:proofErr w:type="spellEnd"/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 xml:space="preserve"> roof sheet in roof.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15F391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122.43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DCDA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37608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FD5D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3A8F8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13DEFDC5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D232BB9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9512B3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9F433C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874103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7A0138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31A2FA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3EA3256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6F9185FE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BA3320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12.2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48342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 xml:space="preserve">26 gauge </w:t>
            </w:r>
            <w:proofErr w:type="spellStart"/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zincalume</w:t>
            </w:r>
            <w:proofErr w:type="spellEnd"/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 xml:space="preserve"> ridge cap in roof.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06B5BB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11.60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6ABC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A92AB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9840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A9F10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43D63E0A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CCE4E4C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19E83B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92FCF9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A3C5C2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8A72A4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00D491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68BA081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329A7659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16E8FE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12.3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F5063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26 gauge boxed gutter 150x100 in roof.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BDFFE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23.20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CCEAB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55475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EE54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CF3E6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4CD46DF6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ABB0840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43869E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3427C0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89E227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59C1E7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149BE2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050FDE6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767389FF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B5975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12.4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3A4F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 xml:space="preserve">26 gauge </w:t>
            </w:r>
            <w:proofErr w:type="spellStart"/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zincalume</w:t>
            </w:r>
            <w:proofErr w:type="spellEnd"/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 xml:space="preserve"> roof sheet in gable of roof.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0D3C54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7.18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021C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ABCEA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3482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93496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21A47A78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981E177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6B3666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B6B4A0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E04415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44A989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CCDB73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1AFAC6A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3E4F6E33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B1A19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12.5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4F60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 xml:space="preserve">200 microns </w:t>
            </w:r>
            <w:proofErr w:type="spellStart"/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sisalation</w:t>
            </w:r>
            <w:proofErr w:type="spellEnd"/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 xml:space="preserve"> roofing foil in entire roof and gables.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FED57D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129.60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50F4A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C769A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2C756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A1769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3318A61C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8437139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E5B514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048F14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95CC8E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794CBF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260BE0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74671EE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4D2048F4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A94A20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12.6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8D922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25x1mm punched strap galvanized in gutter strapping @800 c-c.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2DBF68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25.60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4EAA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7BA5E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99159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DF21C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152258F3" w14:textId="77777777" w:rsidTr="00CC57F3">
        <w:trPr>
          <w:trHeight w:val="315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A9B9B2B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E9CBB5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Total Roof Covering Carried To Summary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DCC59C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39C879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70AD8C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 xml:space="preserve"> $                -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62B9FE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 xml:space="preserve"> $           -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62A2A86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 xml:space="preserve"> $           -   </w:t>
            </w:r>
          </w:p>
        </w:tc>
      </w:tr>
      <w:tr w:rsidR="004A4F3C" w:rsidRPr="004A4F3C" w14:paraId="612BC113" w14:textId="77777777" w:rsidTr="00CC57F3">
        <w:trPr>
          <w:trHeight w:val="315"/>
        </w:trPr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BB0F3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</w:p>
        </w:tc>
        <w:tc>
          <w:tcPr>
            <w:tcW w:w="5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444A09" w14:textId="77777777" w:rsidR="004A4F3C" w:rsidRPr="004A4F3C" w:rsidRDefault="004A4F3C" w:rsidP="004A4F3C">
            <w:pPr>
              <w:spacing w:before="0"/>
              <w:jc w:val="center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D921EC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F72EBB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C8872A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F617D1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FCAAA7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</w:tr>
      <w:tr w:rsidR="004A4F3C" w:rsidRPr="004A4F3C" w14:paraId="37E9929F" w14:textId="77777777" w:rsidTr="00CC57F3">
        <w:trPr>
          <w:trHeight w:val="300"/>
        </w:trPr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69AF235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>Ref</w:t>
            </w:r>
          </w:p>
        </w:tc>
        <w:tc>
          <w:tcPr>
            <w:tcW w:w="55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14AC23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>Description</w:t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C0934C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>Quantity</w:t>
            </w:r>
          </w:p>
        </w:tc>
        <w:tc>
          <w:tcPr>
            <w:tcW w:w="70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839D79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>Unit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E10588E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 xml:space="preserve"> Labour 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42208DE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 xml:space="preserve"> Others 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78BAF8D9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 xml:space="preserve"> Total </w:t>
            </w:r>
          </w:p>
        </w:tc>
      </w:tr>
      <w:tr w:rsidR="004A4F3C" w:rsidRPr="004A4F3C" w14:paraId="5DF5C431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AA5EC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13.0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BFF2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u w:val="single"/>
                <w:lang w:val="en-AU" w:eastAsia="en-AU"/>
              </w:rPr>
              <w:t>Ceiling Work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67C89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8731C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C9E5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3670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B4D90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30845FEA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8747AEC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79C718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7BBE79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EB0516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D2F326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6ACB75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4B0240F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70533BA7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04F59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13.1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1042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50x50 timber pine in noggings in ceiling @600 c-c.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8A7C0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297.30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8665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29E4A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36A3F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3D939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702035B0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42459EC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19A8E1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149327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022B91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F24168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6810B1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1F93473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6720B72B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B894EE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13.2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3628D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5mm thick hardboard lining in ceiling fixed to noggings.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939F5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81.81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1704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C380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DD97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8C157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538893FB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D1FE242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B37DE8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961F30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DB5671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34036B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17F08A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317AEAA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37242C0F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1EE6F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13.3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4E18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20x20 timber pine scotias in walls and ceiling.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CE3A4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105.75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05DE2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7396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D2251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E4F8A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684344AB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1BB0BED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FC539B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C4431A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F3163C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4CDA52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045BDA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3E8AA75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409308FE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AE4290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13.4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3C847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70x20 timber pine battens in eaves soffits.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30107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187.20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3B591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672D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0A2F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79613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41198E04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3CCD0E9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377764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901506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275FAE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3280D7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299975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69501A9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23987319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6A03E7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13.5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245D3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50x50 timber pine in gable soffits.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196FA2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40.12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C737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467F5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90D22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DBD57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5AE27D5E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A844326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F10E41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60A432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2BF2D5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B3B84A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55DB66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272BEAF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7EB80CF8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0655A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13.6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CFE3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5mm thick hardboard lining in gable soffits.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2747A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11.96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B520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5902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1742C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6A227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58A272B2" w14:textId="77777777" w:rsidTr="00CC57F3">
        <w:trPr>
          <w:trHeight w:val="315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5D68C53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2D248E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Total Ceiling Work Carried To Summary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843D6C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D92883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980D1F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 xml:space="preserve"> $                -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E02DF4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 xml:space="preserve"> $           -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2F3D2AD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 xml:space="preserve"> $           -   </w:t>
            </w:r>
          </w:p>
        </w:tc>
      </w:tr>
      <w:tr w:rsidR="004A4F3C" w:rsidRPr="004A4F3C" w14:paraId="02CEAC52" w14:textId="77777777" w:rsidTr="00CC57F3">
        <w:trPr>
          <w:trHeight w:val="315"/>
        </w:trPr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16EDA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</w:p>
        </w:tc>
        <w:tc>
          <w:tcPr>
            <w:tcW w:w="5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A81B73" w14:textId="77777777" w:rsidR="004A4F3C" w:rsidRPr="004A4F3C" w:rsidRDefault="004A4F3C" w:rsidP="004A4F3C">
            <w:pPr>
              <w:spacing w:before="0"/>
              <w:jc w:val="center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31E750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83CE6B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929725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BD29BA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F6A2C2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</w:tr>
      <w:tr w:rsidR="004A4F3C" w:rsidRPr="004A4F3C" w14:paraId="374995CC" w14:textId="77777777" w:rsidTr="00CC57F3">
        <w:trPr>
          <w:trHeight w:val="300"/>
        </w:trPr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DB56FF9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>Ref</w:t>
            </w:r>
          </w:p>
        </w:tc>
        <w:tc>
          <w:tcPr>
            <w:tcW w:w="55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495876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>Description</w:t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778C3D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>Quantity</w:t>
            </w:r>
          </w:p>
        </w:tc>
        <w:tc>
          <w:tcPr>
            <w:tcW w:w="70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EFD591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>Unit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84F55E4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 xml:space="preserve"> Labour 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69EEECF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 xml:space="preserve"> Others 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3A3C5304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 xml:space="preserve"> Total </w:t>
            </w:r>
          </w:p>
        </w:tc>
      </w:tr>
      <w:tr w:rsidR="004A4F3C" w:rsidRPr="004A4F3C" w14:paraId="50D139B9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0488AE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14.0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FC3F5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u w:val="single"/>
                <w:lang w:val="en-AU" w:eastAsia="en-AU"/>
              </w:rPr>
              <w:t>Tiling Work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60AE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ACF8C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1320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A004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6A732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3C4A2EA5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5A046C7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0C7E83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024F22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46AB06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BFDA73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D0506B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44DF0ED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7867E98B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C3B2C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14.1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6C88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300x300x1mm vinyl tiles in main building floor.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687A3A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53.00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5D51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DB5C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3003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8AFF1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0B384D50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5776671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lastRenderedPageBreak/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0A1DB1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C5EB34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80FC3C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FD6196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399978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6655F8D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34ECAEA4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FABD8C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14.2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6624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300x300x6mm mosaic tiles in toilet block slab.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4FD08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2.89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C017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FDDF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2E9A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AAA0E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3DBE33DB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6F49DCB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1567B3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DC2D52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678655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3D5174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0EA894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30A1797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23F75A43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D84009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14.3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1D6D3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300x300x6mm ceramic tiles in toilet walls up 1.8m high.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2B50F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10.64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18EC7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359B4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2D62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2E441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7B695D0F" w14:textId="77777777" w:rsidTr="00CC57F3">
        <w:trPr>
          <w:trHeight w:val="315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34E7462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3D3CEB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Total Tiling Work Carried To Summary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FADE04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C82CF0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14E00E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 xml:space="preserve"> $                -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885C6A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 xml:space="preserve"> $           -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7F22F6F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 xml:space="preserve"> $           -   </w:t>
            </w:r>
          </w:p>
        </w:tc>
      </w:tr>
      <w:tr w:rsidR="004A4F3C" w:rsidRPr="004A4F3C" w14:paraId="54AAA4BF" w14:textId="77777777" w:rsidTr="00CC57F3">
        <w:trPr>
          <w:trHeight w:val="315"/>
        </w:trPr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24080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</w:p>
        </w:tc>
        <w:tc>
          <w:tcPr>
            <w:tcW w:w="5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55C173" w14:textId="77777777" w:rsidR="004A4F3C" w:rsidRPr="004A4F3C" w:rsidRDefault="004A4F3C" w:rsidP="004A4F3C">
            <w:pPr>
              <w:spacing w:before="0"/>
              <w:jc w:val="center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EB33BF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CC722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E02549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035BBB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E2D24C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</w:tr>
      <w:tr w:rsidR="004A4F3C" w:rsidRPr="004A4F3C" w14:paraId="66312810" w14:textId="77777777" w:rsidTr="00CC57F3">
        <w:trPr>
          <w:trHeight w:val="300"/>
        </w:trPr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17F0609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>Ref</w:t>
            </w:r>
          </w:p>
        </w:tc>
        <w:tc>
          <w:tcPr>
            <w:tcW w:w="55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117482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>Description</w:t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5380BE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>Quantity</w:t>
            </w:r>
          </w:p>
        </w:tc>
        <w:tc>
          <w:tcPr>
            <w:tcW w:w="70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22DBA5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>Unit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F528D7F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 xml:space="preserve"> Labour 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D0B1E92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 xml:space="preserve"> Others 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2EA0B449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 xml:space="preserve"> Total </w:t>
            </w:r>
          </w:p>
        </w:tc>
      </w:tr>
      <w:tr w:rsidR="004A4F3C" w:rsidRPr="004A4F3C" w14:paraId="75972543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DADBF6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15.0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5204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u w:val="single"/>
                <w:lang w:val="en-AU" w:eastAsia="en-AU"/>
              </w:rPr>
              <w:t>Painting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24B25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DB80D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97C0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8424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22A16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2662DC0A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27D7FAA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3976E3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36BABB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4A84C4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781FDE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0F5774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13EDD72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3C738CDE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03750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15.1</w:t>
            </w:r>
          </w:p>
        </w:tc>
        <w:tc>
          <w:tcPr>
            <w:tcW w:w="5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76BD1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 xml:space="preserve">Apply 2 coats alkyd undercoat to </w:t>
            </w:r>
            <w:proofErr w:type="spellStart"/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blockwall</w:t>
            </w:r>
            <w:proofErr w:type="spellEnd"/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 xml:space="preserve"> surfaces.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0408B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446.98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8E8A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01B4B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7FBCB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7743D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0DC840E8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7EFE5BC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94D22E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F40EE4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902FFE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31F109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9CD218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1D8B8DB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366B20C6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ECA30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15.2</w:t>
            </w:r>
          </w:p>
        </w:tc>
        <w:tc>
          <w:tcPr>
            <w:tcW w:w="5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4F7F5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 xml:space="preserve">Apply 2 coats alkyd gloss white to </w:t>
            </w:r>
            <w:proofErr w:type="spellStart"/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blockwall</w:t>
            </w:r>
            <w:proofErr w:type="spellEnd"/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 xml:space="preserve"> surfaces.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D4CF4C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439.67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21745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7936B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5407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F7906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0127D031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6D51AAE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86D5B6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6576DB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319828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4B0C4C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C7A541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3BFA01E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786EC06E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6A9009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15.3</w:t>
            </w:r>
          </w:p>
        </w:tc>
        <w:tc>
          <w:tcPr>
            <w:tcW w:w="5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2497D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Apply 1 coat wood primer to door surfaces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2E290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31.50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A69A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54267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4E4F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E1D9D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6C42CE89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BD9260F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495EF1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701C61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A19CC9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ACB252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E5C667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79D49AC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13770280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A3C8D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15.4</w:t>
            </w:r>
          </w:p>
        </w:tc>
        <w:tc>
          <w:tcPr>
            <w:tcW w:w="5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F1E4E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Apply 2 coats undercoat to door surfaces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E68F04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63.01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0948E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3F4F9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DE17A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3D0F0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42FBA8C2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7A79262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2A7A80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4E6A42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F347D8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BC08C9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4DD7F6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206E4FE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172EC492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5E687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15.5</w:t>
            </w:r>
          </w:p>
        </w:tc>
        <w:tc>
          <w:tcPr>
            <w:tcW w:w="5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E9B0E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Apply 2 coats gloss white to door surfaces.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341197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63.01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3A3F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56FC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9EF31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E0E7F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388EEE94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837DB78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1EB80E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2BD16E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B25695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54760B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E55F6D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42EA7B7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1A6B3E82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636AA5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15.6</w:t>
            </w:r>
          </w:p>
        </w:tc>
        <w:tc>
          <w:tcPr>
            <w:tcW w:w="5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FF35B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Apply 1 coat wood primer to window and door frames.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BF43D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65.96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95845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025EE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FEF25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A3150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733872F3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F49D034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DC51F9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E5A201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28D5D8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44A021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63E5A4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611B668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2859E64E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9EB96E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15.7</w:t>
            </w:r>
          </w:p>
        </w:tc>
        <w:tc>
          <w:tcPr>
            <w:tcW w:w="5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3C933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Apply 2 coats undercoat white to window and door frames.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79DA9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131.92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834B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2BF00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A5282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02E6B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2F47EB7A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BE5006D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B4E110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CEFA1D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0218C3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20C767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329895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0B8603A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68EB87B5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2162CF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15.8</w:t>
            </w:r>
          </w:p>
        </w:tc>
        <w:tc>
          <w:tcPr>
            <w:tcW w:w="5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D8A7F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Apply 2 coats enamel gloss blue to window and door frames.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FB56C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131.92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CFC72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7F19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9D1B2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26ADE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20F27B6C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EC21B73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7A3C57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0DA88D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AC1A06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133CE5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B7F8C3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0731EA3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67661367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75B05C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15.9</w:t>
            </w:r>
          </w:p>
        </w:tc>
        <w:tc>
          <w:tcPr>
            <w:tcW w:w="5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FB6FE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Apply 1 coat wood primer to fascia and barge boards.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00800E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19.94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D673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E53F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73B2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05825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681D305C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203416A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1F1680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530E3A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F9A7B5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479EA1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415F3A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0932421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0B6CEFCD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D51D60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15.10</w:t>
            </w:r>
          </w:p>
        </w:tc>
        <w:tc>
          <w:tcPr>
            <w:tcW w:w="5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D4D18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Apply 2 coats undercoat white to fascia and barge boards.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7FAB7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39.88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DA3F4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BA904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3E264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4F188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2468DF41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D384F81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44F055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68DCA9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8A16B0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393CE8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866C27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2940577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3AE1C139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4984B9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15.11</w:t>
            </w:r>
          </w:p>
        </w:tc>
        <w:tc>
          <w:tcPr>
            <w:tcW w:w="5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758B5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Apply 2 coats enamel gloss brown to fascia and barge boards.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6E81AA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39.88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1051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C1A6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ED578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43B0C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5CF6E584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1BE7603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2C1FD7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724ECA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E96FB1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12C217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50C7FD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6B920C8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1834570A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FD066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15.12</w:t>
            </w:r>
          </w:p>
        </w:tc>
        <w:tc>
          <w:tcPr>
            <w:tcW w:w="5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7A8B8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Apply 2 coats undercoat white to ceiling.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8B0C3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174.72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1EB2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7077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73BD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8ED95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58B602F1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AFBE736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CE1CE8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DBC9E3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80F161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5CEAC2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4AFE29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6A945CB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59BCF875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9BBA4E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15.13</w:t>
            </w:r>
          </w:p>
        </w:tc>
        <w:tc>
          <w:tcPr>
            <w:tcW w:w="5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472B9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Apply 2 coats enamel gloss white to ceiling.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60E161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174.72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B31AA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137A4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5B87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C1ED6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414C49B1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1948655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9F23EF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D65C27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3E27FD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34F137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BAA136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56B6E3C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3CEF9382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B3D854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15.14</w:t>
            </w:r>
          </w:p>
        </w:tc>
        <w:tc>
          <w:tcPr>
            <w:tcW w:w="5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7EDDD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Apply 1 coat wood primer to gables.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24ED7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12.00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6742A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400F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56D65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694E5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43C70E1C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DFAC0A3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7BD01F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900FE8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6324C4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2A6011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5847E0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16E3FF5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04E42C28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524C8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15.15</w:t>
            </w:r>
          </w:p>
        </w:tc>
        <w:tc>
          <w:tcPr>
            <w:tcW w:w="5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10F9F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Apply 2 coats undercoat white to gables.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52C630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24.00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9D52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368C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985CC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2C5C7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4255A4A7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07EB5BA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80E671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B95412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7F2768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BB9D35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2ED703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69F6F65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27C3F8D7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9A6FDC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15.16</w:t>
            </w:r>
          </w:p>
        </w:tc>
        <w:tc>
          <w:tcPr>
            <w:tcW w:w="5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C238E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Apply 2 coats enamel gloss white to gables.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E5BB9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24.00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E1A59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991F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81152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157F5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66AFE618" w14:textId="77777777" w:rsidTr="00CC57F3">
        <w:trPr>
          <w:trHeight w:val="315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42E12B8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lastRenderedPageBreak/>
              <w:t> </w:t>
            </w:r>
          </w:p>
        </w:tc>
        <w:tc>
          <w:tcPr>
            <w:tcW w:w="550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690E2A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Total Painting Carried To Summary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F54EBC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7E5FE7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D601EE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 xml:space="preserve"> $                -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B8D7D0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 xml:space="preserve"> $           -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4E0310F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 xml:space="preserve"> $           -   </w:t>
            </w:r>
          </w:p>
        </w:tc>
      </w:tr>
      <w:tr w:rsidR="004A4F3C" w:rsidRPr="004A4F3C" w14:paraId="659C5BA2" w14:textId="77777777" w:rsidTr="00CC57F3">
        <w:trPr>
          <w:trHeight w:val="315"/>
        </w:trPr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1B104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</w:p>
        </w:tc>
        <w:tc>
          <w:tcPr>
            <w:tcW w:w="5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4CE476" w14:textId="77777777" w:rsidR="004A4F3C" w:rsidRPr="004A4F3C" w:rsidRDefault="004A4F3C" w:rsidP="004A4F3C">
            <w:pPr>
              <w:spacing w:before="0"/>
              <w:jc w:val="center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E56D30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9AC10C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ECD7E1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22A981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CDA0BD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</w:tr>
      <w:tr w:rsidR="004A4F3C" w:rsidRPr="004A4F3C" w14:paraId="0B22AC76" w14:textId="77777777" w:rsidTr="00CC57F3">
        <w:trPr>
          <w:trHeight w:val="300"/>
        </w:trPr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A74420C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>Ref</w:t>
            </w:r>
          </w:p>
        </w:tc>
        <w:tc>
          <w:tcPr>
            <w:tcW w:w="55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916AB4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>Description</w:t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5B6031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>Quantity</w:t>
            </w:r>
          </w:p>
        </w:tc>
        <w:tc>
          <w:tcPr>
            <w:tcW w:w="70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2A033B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>Unit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6ED929B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 xml:space="preserve"> Labour 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31E1FF2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 xml:space="preserve"> Others 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65BC7D60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 xml:space="preserve"> Total </w:t>
            </w:r>
          </w:p>
        </w:tc>
      </w:tr>
      <w:tr w:rsidR="004A4F3C" w:rsidRPr="004A4F3C" w14:paraId="043B7E87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3EE383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16.0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AFEB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u w:val="single"/>
                <w:lang w:val="en-AU" w:eastAsia="en-AU"/>
              </w:rPr>
              <w:t>Electrical Services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AA26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35F15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7491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B54E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34736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7798A0D0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971A155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747451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432967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3C2360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C9FA79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3ED787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2834406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4317A6C9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5E3822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16.1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9C51D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 xml:space="preserve">Run conduit pipes in </w:t>
            </w:r>
            <w:proofErr w:type="spellStart"/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blockwork</w:t>
            </w:r>
            <w:proofErr w:type="spellEnd"/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 xml:space="preserve"> for electrical cables to run for wall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C3E4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EE2B3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FBEB3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C675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9548D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6400AD97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664894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B549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proofErr w:type="gramStart"/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mountings</w:t>
            </w:r>
            <w:proofErr w:type="gramEnd"/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 xml:space="preserve"> at designated locations.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EA1F2B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1.00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A926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item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06FB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1971B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2CCEA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4A7E6A3D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9105A4B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36499F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573140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AD37FE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EDF497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713289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7507E23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421868F1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BE9593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16.2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D2C6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Install switchboard at designated location. Ensure mounting is well earthed.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E2D88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1.00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C5B5B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item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9ECE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621A3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94374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785E533F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D7EC576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36A068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589278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9BE78F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B33F03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293C00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3939C59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7ADEA0BA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ACA1D4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16.3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C92B4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Carry out wiring of building from switchboard to locations as stated in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E979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5A504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768B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9575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69D35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038EE342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C8E8C5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96A84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proofErr w:type="gramStart"/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electrical</w:t>
            </w:r>
            <w:proofErr w:type="gramEnd"/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 xml:space="preserve"> plan. Wires clipped must be well lined inside ceiling.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C390E7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1.00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ABC3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item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33831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37EB0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40732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30431ABE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BB11C04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48C926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FD9682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27DD8B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0EFCCE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A95A83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3A642DF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7F25FC11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65BA9A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16.4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B455A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Run mains from source to building. Connect to switchboard.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479C60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1.00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46D02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item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ABB09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A1B36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6CFCA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7371C3ED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F44111C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1513F9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501EE7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625CD7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348AC6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60A67E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4840A7C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00206679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76493D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16.5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4A9F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Install all ceiling and wall mountings and connect as required.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59257F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1.00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005EE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item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51DE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9A09C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75FAB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086FAD2C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607EC92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90B9B3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D4E971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B0684A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41CB35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C19104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589287C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26011511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531639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16.6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86D1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Allow for testing.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EB44D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1.00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E79B7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item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394C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01FE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C52AA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2A128765" w14:textId="77777777" w:rsidTr="00CC57F3">
        <w:trPr>
          <w:trHeight w:val="315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291F7F5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4E2302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Total Electrical Services Carried To Summary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45CDEF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9E385E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8958BD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 xml:space="preserve"> $                -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C23BB6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 xml:space="preserve"> $           -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41D8827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 xml:space="preserve"> $           -   </w:t>
            </w:r>
          </w:p>
        </w:tc>
      </w:tr>
      <w:tr w:rsidR="004A4F3C" w:rsidRPr="004A4F3C" w14:paraId="4BFC438E" w14:textId="77777777" w:rsidTr="00CC57F3">
        <w:trPr>
          <w:trHeight w:val="315"/>
        </w:trPr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E0F7F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</w:p>
        </w:tc>
        <w:tc>
          <w:tcPr>
            <w:tcW w:w="5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94D8FB" w14:textId="77777777" w:rsidR="004A4F3C" w:rsidRPr="004A4F3C" w:rsidRDefault="004A4F3C" w:rsidP="004A4F3C">
            <w:pPr>
              <w:spacing w:before="0"/>
              <w:jc w:val="center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54D565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8B7715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642FFB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91715F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B72466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</w:tr>
      <w:tr w:rsidR="004A4F3C" w:rsidRPr="004A4F3C" w14:paraId="728C0DA5" w14:textId="77777777" w:rsidTr="00CC57F3">
        <w:trPr>
          <w:trHeight w:val="300"/>
        </w:trPr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7B88B02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>Ref</w:t>
            </w:r>
          </w:p>
        </w:tc>
        <w:tc>
          <w:tcPr>
            <w:tcW w:w="55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DB99F3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>Description</w:t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51D285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>Quantity</w:t>
            </w:r>
          </w:p>
        </w:tc>
        <w:tc>
          <w:tcPr>
            <w:tcW w:w="70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AA1701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>Unit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E55FE12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 xml:space="preserve"> Labour 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400B89B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 xml:space="preserve"> Others 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1AB6D167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 xml:space="preserve"> Total </w:t>
            </w:r>
          </w:p>
        </w:tc>
      </w:tr>
      <w:tr w:rsidR="004A4F3C" w:rsidRPr="004A4F3C" w14:paraId="7F2653C9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F459BF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17.0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23AFF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u w:val="single"/>
                <w:lang w:val="en-AU" w:eastAsia="en-AU"/>
              </w:rPr>
              <w:t>Plumbing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220CF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59459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CF791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61D6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8310B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635844D3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C695581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002301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EFB064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F2C55E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2E8CB7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7D2B62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29A2BDC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4966B9A2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54D4F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17.1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83B6C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 xml:space="preserve">Install </w:t>
            </w:r>
            <w:proofErr w:type="spellStart"/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wc</w:t>
            </w:r>
            <w:proofErr w:type="spellEnd"/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 xml:space="preserve"> pan and toilet cistern in toilet block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08ADE9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1.00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04C2F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item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7AF2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C6707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D43E4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3BA6F7C1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4EC5565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994B97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99CDA4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16EEF5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7DFFD9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710A42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5475861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11E6F1BA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7B6C33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17.2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2A62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Install hand basin in toilet block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DC5CBD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1.00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DE983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item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1B8B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721D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F8F54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7C8DE1C5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3D417E1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AA4EC2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4037C3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4C115B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E6B994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0E3F35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13FA189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1A60E107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1B3401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17.3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A70AD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Install double basin stainless steel in location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58ADD5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1.00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18D4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item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5F93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7A38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EA44D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7D63C1D0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1A57DFF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4DF58C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75EC76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A13A75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F07529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6F7C46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0A370FB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30FDD676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F47F0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17.4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47BA4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 xml:space="preserve">Carry out all </w:t>
            </w:r>
            <w:proofErr w:type="spellStart"/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pipings</w:t>
            </w:r>
            <w:proofErr w:type="spellEnd"/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 xml:space="preserve"> and item installations required to toilet block and to 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2D60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9A351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2BBB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17726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8DCCF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2E73BCAC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192A76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7EB03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proofErr w:type="gramStart"/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main</w:t>
            </w:r>
            <w:proofErr w:type="gramEnd"/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 xml:space="preserve"> building.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39C134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1.00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5E8B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item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ACBCF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DA5AC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DA22B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2F0B5AC1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919F0AC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6332B65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B895EB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002DCF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8E46ED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E7DDA6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0D31155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5491E56C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A57CE5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17.5</w:t>
            </w:r>
          </w:p>
        </w:tc>
        <w:tc>
          <w:tcPr>
            <w:tcW w:w="5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554C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 xml:space="preserve">Carry out </w:t>
            </w:r>
            <w:proofErr w:type="spellStart"/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pipings</w:t>
            </w:r>
            <w:proofErr w:type="spellEnd"/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 xml:space="preserve"> and installations for water tanks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22C3C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1.00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E7E0C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item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5EF4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D871B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8F894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338AF2B7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C1B3367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3A8FE81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DC75C9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43833C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B27E74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4DFBA1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75F42DB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1CD7C1CB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E2E85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17.6</w:t>
            </w:r>
          </w:p>
        </w:tc>
        <w:tc>
          <w:tcPr>
            <w:tcW w:w="5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9B8E9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Fix guttering and downpipes to water tank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91A08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1.00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28781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item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3629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39439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E20B4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3293FE1C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C324D28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0C6CB2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56C65E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A8EBE8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13089C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E22625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7824B07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6140D6C1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84951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lastRenderedPageBreak/>
              <w:t>17.7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19DC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 xml:space="preserve">Install water pump and connect to water source and toilet block and main 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BE2D1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D395F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2C94F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5CCEE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7B678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7B01644A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7B82FB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C9AF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proofErr w:type="gramStart"/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building</w:t>
            </w:r>
            <w:proofErr w:type="gramEnd"/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2EADF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1.00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E95CB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item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97451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2E81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CF692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65376357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F715F65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B6590E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275382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5F7ED2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352123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E90A28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3DB85F9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0CF4AA0C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EAF1C0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17.8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4910D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 xml:space="preserve">Plumbing and drainage works in septic tank and </w:t>
            </w:r>
            <w:proofErr w:type="spellStart"/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soakaway</w:t>
            </w:r>
            <w:proofErr w:type="spellEnd"/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 xml:space="preserve"> pit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8DE60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1.00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17FEE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item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9A279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EE105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F4D74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0E7FF696" w14:textId="77777777" w:rsidTr="00CC57F3">
        <w:trPr>
          <w:trHeight w:val="315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12C589E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D50591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Total Plumbing Carried To Summary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E76FAA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57AF26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8B2E89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 xml:space="preserve"> $                -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29183A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 xml:space="preserve"> $           -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4375851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 xml:space="preserve"> $           -   </w:t>
            </w:r>
          </w:p>
        </w:tc>
      </w:tr>
      <w:tr w:rsidR="004A4F3C" w:rsidRPr="004A4F3C" w14:paraId="7641756B" w14:textId="77777777" w:rsidTr="00CC57F3">
        <w:trPr>
          <w:trHeight w:val="315"/>
        </w:trPr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239E8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</w:p>
        </w:tc>
        <w:tc>
          <w:tcPr>
            <w:tcW w:w="5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865AB2" w14:textId="77777777" w:rsidR="004A4F3C" w:rsidRPr="004A4F3C" w:rsidRDefault="004A4F3C" w:rsidP="004A4F3C">
            <w:pPr>
              <w:spacing w:before="0"/>
              <w:jc w:val="center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521F7B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8E69BB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7AFFAD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AF7A65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F759EB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</w:tr>
      <w:tr w:rsidR="004A4F3C" w:rsidRPr="004A4F3C" w14:paraId="5AF1755E" w14:textId="77777777" w:rsidTr="00CC57F3">
        <w:trPr>
          <w:trHeight w:val="300"/>
        </w:trPr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8427D09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>Ref</w:t>
            </w:r>
          </w:p>
        </w:tc>
        <w:tc>
          <w:tcPr>
            <w:tcW w:w="55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9C3A32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>Description</w:t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156E3B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>Quantity</w:t>
            </w:r>
          </w:p>
        </w:tc>
        <w:tc>
          <w:tcPr>
            <w:tcW w:w="70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D69AC9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>Unit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A0E9B34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 xml:space="preserve"> Labour 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D651A3F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 xml:space="preserve"> Others 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4AAC9C35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 xml:space="preserve"> Total </w:t>
            </w:r>
          </w:p>
        </w:tc>
      </w:tr>
      <w:tr w:rsidR="004A4F3C" w:rsidRPr="004A4F3C" w14:paraId="12CFA25A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30885D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18.0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EC433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u w:val="single"/>
                <w:lang w:val="en-AU" w:eastAsia="en-AU"/>
              </w:rPr>
              <w:t>Toilet Block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DC1A8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F397A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C870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4F05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A4D01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39610DFC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2941FAD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790068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B57BC0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FD5B8A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519C39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87191D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37F47CB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669062A7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625B68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18.1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597CF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20MPa reinforced concrete in toilet raft footings.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C2E47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1.56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8411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57085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7054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C19C2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67B4EE4F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C257C61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.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5217BA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0920E3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E38053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62CA90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A5E6B8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53510EE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1913499A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27305B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18.2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76DCD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20MPa reinforced concrete in toilet top slab.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3E0E7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1.18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7D6D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5A80B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08378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46400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4C187D09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3FB527E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B98726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26ACAD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5F37A2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8A14BC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EE4306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03220B4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4FF505E5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1A9F9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18.3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628EE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 xml:space="preserve">150mm thick block in toilet </w:t>
            </w:r>
            <w:proofErr w:type="spellStart"/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blockwork</w:t>
            </w:r>
            <w:proofErr w:type="spellEnd"/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11C8EE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16.60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61A1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33D71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CEAAE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7F1FD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264C5BEA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5F00207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38A863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44C6E6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33477F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EEB96B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F0310E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03AD316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1BC8C08D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6ED548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18.4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90A9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 xml:space="preserve">17MPa concrete grout in </w:t>
            </w:r>
            <w:proofErr w:type="spellStart"/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blockwork</w:t>
            </w:r>
            <w:proofErr w:type="spellEnd"/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 xml:space="preserve"> cavities fully filled.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9129C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16.60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EBC1E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7A0BC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3148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D8733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1E2DB328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F8FA434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49B6DE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9D513D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E67B4F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B95491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9227C8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3B11351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64D99930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3EC12C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18.5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5A54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 xml:space="preserve">100x50 timber </w:t>
            </w:r>
            <w:proofErr w:type="spellStart"/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dakua</w:t>
            </w:r>
            <w:proofErr w:type="spellEnd"/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 xml:space="preserve"> in D3 door.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235F88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6.00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48EB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4DA8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3130A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248A4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67B5A6B1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AD6A6A6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7C3EA7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206F85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071763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BD13C0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4F8B1C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53C92C4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39D90330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C8C5E4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18.6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5CA3C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20x20 timber battens in D3 door.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02FA7A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10.60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50129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E5A62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23558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95A49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4D4938AF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55C0E58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79F31D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148DAB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2FB090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397138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5D44FA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5CFF681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1E25CF6A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1074DC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18.7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5FC2E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9.5 thick exterior plywood panel in D1 doors.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44353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0.83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79E3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DA6B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D22C5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FC391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650B67EE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B92DC9E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C265B5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68AC61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4DE1DA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824331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FC98FC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629E115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1C253443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EF9F2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18.8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75C4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Butt hinges brass 100mm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CC05CF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1.00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7985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pair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6CEA2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60714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E67BB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789A432B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A52AFD3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130286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F8B408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C37429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F02D35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A721F0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271C028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06455384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0FBD0F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18.9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D4CCC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Security entrance lockset 54mm.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C0D072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1.00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09A3A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no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D8B38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6B5AA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8137C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28B8AA4D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CA1A55A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051429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8746CF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5858FA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FE4FBE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EA04E3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26E48B1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60CE6D5D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6A279C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18.10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E6B2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Louvre frame 4-blade aluminium powdered.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E0BA90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2.00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1FD8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pair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80E5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5BFC5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EBBD6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2720A5C4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A466B2A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A8A170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EA3440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875DFD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D191B6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73C8E7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49323B7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1E0C819D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842001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18.11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CC8B0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Louvre glass 152mm x 610mm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FD412A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8.00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B9AAA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no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4533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9EFB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BE7E9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7E701BD6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0D5346E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E495C5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F68638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2BEF78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329D1F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668390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7761CFD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513631DE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E8D6C1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18.12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83873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 xml:space="preserve">D12 </w:t>
            </w:r>
            <w:proofErr w:type="spellStart"/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dia</w:t>
            </w:r>
            <w:proofErr w:type="spellEnd"/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 xml:space="preserve"> re-bars in raft footings.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E8739F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22.80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87EA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F384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EF392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6FCDC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2FFF1570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724051D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BE4FFD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B3831A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5D4A26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96692F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F2025B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0F544C4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0E1A4EA2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E634C3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18.13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831D3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SL102 mesh wire in slab.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3C06A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10.90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F94D4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7053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0206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58720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3A5FD39F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2474E28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48E1BF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AD2A3F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DEA575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22649A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1E44E6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1EA1A5B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29143D44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4648B1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18.14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F5E2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 xml:space="preserve">Supply and install </w:t>
            </w:r>
            <w:proofErr w:type="spellStart"/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polytank</w:t>
            </w:r>
            <w:proofErr w:type="spellEnd"/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 xml:space="preserve"> 1,000tr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CE72D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1.00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2D625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no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2392C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1D17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8D12B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0078D2F7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87F2F80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24DF42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39C4DE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E65EA5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6DCE24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2E0A3B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6EF6787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21A8C5B2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41FDE9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18.15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B6A59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 xml:space="preserve">D10 </w:t>
            </w:r>
            <w:proofErr w:type="spellStart"/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dia</w:t>
            </w:r>
            <w:proofErr w:type="spellEnd"/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 xml:space="preserve"> starter bars in </w:t>
            </w:r>
            <w:proofErr w:type="spellStart"/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blockwork</w:t>
            </w:r>
            <w:proofErr w:type="spellEnd"/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 xml:space="preserve"> @800 c-c.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C78C4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9.60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1ACE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3E30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86E3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58E72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5E4C9EE7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2B5012C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4FAE81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8A5FAB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2911CB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406B20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FE9915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2E7875D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1F0ABB18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78E4CD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18.16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E60F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 xml:space="preserve">D10 </w:t>
            </w:r>
            <w:proofErr w:type="spellStart"/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dia</w:t>
            </w:r>
            <w:proofErr w:type="spellEnd"/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 xml:space="preserve"> vertical bars in </w:t>
            </w:r>
            <w:proofErr w:type="spellStart"/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blockwork</w:t>
            </w:r>
            <w:proofErr w:type="spellEnd"/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 xml:space="preserve"> @800 c-c.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BC5EB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28.65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4937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897CC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844AD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36DEB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3B66D2D2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9B84C6D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E58E11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2C013F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DCB823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34F3F6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23F96C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6C8813A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21ED5851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B2A484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lastRenderedPageBreak/>
              <w:t>18.17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5E612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 xml:space="preserve">D10 </w:t>
            </w:r>
            <w:proofErr w:type="spellStart"/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dia</w:t>
            </w:r>
            <w:proofErr w:type="spellEnd"/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 xml:space="preserve"> re-bars in bond beam block.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2D3B1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14.40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3FE6B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219C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2A17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99D78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74CD0933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961D6D8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97BF7E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3E163A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8B8F39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A66576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333D8F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37167D2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07F8131E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E6F245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18.18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E92DF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 xml:space="preserve">D10 </w:t>
            </w:r>
            <w:proofErr w:type="spellStart"/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dia</w:t>
            </w:r>
            <w:proofErr w:type="spellEnd"/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 xml:space="preserve"> re-bars in lintels.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4272D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9.36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FE52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F5FF8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589E0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B3776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65EC2F35" w14:textId="77777777" w:rsidTr="00CC57F3">
        <w:trPr>
          <w:trHeight w:val="315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3022CEE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58287C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Total Toilet Block Carried To Summary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BA04EB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FF87F6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B3C396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 xml:space="preserve"> $                -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072297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 xml:space="preserve"> $           -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26AD6AF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 xml:space="preserve"> $           -   </w:t>
            </w:r>
          </w:p>
        </w:tc>
      </w:tr>
      <w:tr w:rsidR="004A4F3C" w:rsidRPr="004A4F3C" w14:paraId="26B2D077" w14:textId="77777777" w:rsidTr="00CC57F3">
        <w:trPr>
          <w:trHeight w:val="315"/>
        </w:trPr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DC030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</w:p>
        </w:tc>
        <w:tc>
          <w:tcPr>
            <w:tcW w:w="5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6D30A3" w14:textId="77777777" w:rsidR="004A4F3C" w:rsidRPr="004A4F3C" w:rsidRDefault="004A4F3C" w:rsidP="004A4F3C">
            <w:pPr>
              <w:spacing w:before="0"/>
              <w:jc w:val="center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EF91D1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B9C609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EF0935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410A1A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2D44BD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</w:tr>
      <w:tr w:rsidR="004A4F3C" w:rsidRPr="004A4F3C" w14:paraId="60CDDC30" w14:textId="77777777" w:rsidTr="00CC57F3">
        <w:trPr>
          <w:trHeight w:val="300"/>
        </w:trPr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4F43BD9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>Ref</w:t>
            </w:r>
          </w:p>
        </w:tc>
        <w:tc>
          <w:tcPr>
            <w:tcW w:w="55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8A8CCC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>Description</w:t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EC492B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>Quantity</w:t>
            </w:r>
          </w:p>
        </w:tc>
        <w:tc>
          <w:tcPr>
            <w:tcW w:w="70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63D0E3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>Unit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F57DD87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 xml:space="preserve"> Labour 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8DA53B2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 xml:space="preserve"> Others 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3AC98A5D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 xml:space="preserve"> Total </w:t>
            </w:r>
          </w:p>
        </w:tc>
      </w:tr>
      <w:tr w:rsidR="004A4F3C" w:rsidRPr="004A4F3C" w14:paraId="3E3A09B2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50570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19.0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E780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u w:val="single"/>
                <w:lang w:val="en-AU" w:eastAsia="en-AU"/>
              </w:rPr>
              <w:t>Tank Base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F4BF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1BE4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7EC16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CE6B0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EDBB5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4C65022C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392D7DE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370303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1F5D21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E8AAE9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95829E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64C36F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74E6916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7C1567A1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11F3C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19.1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8250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20MPa reinforced concrete in strip footings.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E23EE9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0.60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44CA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4DA4F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E931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1CA5E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7EFA9F9E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C358E16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D98D2E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AE0043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F0EAE7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146CD3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43B783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7880C46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12FF6CAF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A5D44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19.2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68F70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20MPa reinforced concrete in slab.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ACFF1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0.40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68340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A1DF5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01054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3499D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291B40FB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BF92E4B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171E05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8B8556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2B21F0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65DF12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CF8CD9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7FF3053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5240525B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8B3BB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19.3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33B88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 xml:space="preserve">150 thick block in </w:t>
            </w:r>
            <w:proofErr w:type="spellStart"/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blockwork</w:t>
            </w:r>
            <w:proofErr w:type="spellEnd"/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3B7B65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2.25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F9B5C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C0205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64DA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FEC10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04B3B3F9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8A44FF8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29C879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A0A123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F6A36A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8BE861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02C1F9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47C5A76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4507D263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C089B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19.4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B3288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17MPa concrete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25C2FD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2.25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B653D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BBBA4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E5CE5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2AE7B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2FD2110A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81EEC51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55CBCC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1C3514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D12A81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FC8B37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19975A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5742916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14B30CF1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46B93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19.5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FB00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SL102 mesh wire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1F821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4.00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68EB2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12C10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37B9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2A029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5909051B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4042D1A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F43171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BD97C4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180E4F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8DBB9D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075EB4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06CF47F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0BA29091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15BAFE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19.6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B3887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 xml:space="preserve">Supply and install </w:t>
            </w:r>
            <w:proofErr w:type="spellStart"/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polytank</w:t>
            </w:r>
            <w:proofErr w:type="spellEnd"/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 xml:space="preserve"> 5,000ltr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8780DF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1.00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67A89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no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BC01A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71D4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4A476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6B086487" w14:textId="77777777" w:rsidTr="00CC57F3">
        <w:trPr>
          <w:trHeight w:val="315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690C318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A99674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Total Tank Base Carried To Summary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A1CF14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36117B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ED8C3E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 xml:space="preserve"> $                -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CDFE2F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 xml:space="preserve"> $           -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7411D43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 xml:space="preserve"> $           -   </w:t>
            </w:r>
          </w:p>
        </w:tc>
      </w:tr>
      <w:tr w:rsidR="004A4F3C" w:rsidRPr="004A4F3C" w14:paraId="682888B8" w14:textId="77777777" w:rsidTr="00CC57F3">
        <w:trPr>
          <w:trHeight w:val="315"/>
        </w:trPr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0581C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</w:p>
        </w:tc>
        <w:tc>
          <w:tcPr>
            <w:tcW w:w="5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4FCCEA" w14:textId="77777777" w:rsidR="004A4F3C" w:rsidRPr="004A4F3C" w:rsidRDefault="004A4F3C" w:rsidP="004A4F3C">
            <w:pPr>
              <w:spacing w:before="0"/>
              <w:jc w:val="center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74F3E4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BD4538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157BEB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3FA289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4B5C80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</w:tr>
      <w:tr w:rsidR="004A4F3C" w:rsidRPr="004A4F3C" w14:paraId="37FEC30E" w14:textId="77777777" w:rsidTr="00CC57F3">
        <w:trPr>
          <w:trHeight w:val="300"/>
        </w:trPr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611DC19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>Ref</w:t>
            </w:r>
          </w:p>
        </w:tc>
        <w:tc>
          <w:tcPr>
            <w:tcW w:w="55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635A27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>Description</w:t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2A5B08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>Quantity</w:t>
            </w:r>
          </w:p>
        </w:tc>
        <w:tc>
          <w:tcPr>
            <w:tcW w:w="70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971FEF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>Unit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54F0DFE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 xml:space="preserve"> Labour 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4D88EF5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 xml:space="preserve"> Others 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42F123FF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 xml:space="preserve"> Total </w:t>
            </w:r>
          </w:p>
        </w:tc>
      </w:tr>
      <w:tr w:rsidR="004A4F3C" w:rsidRPr="004A4F3C" w14:paraId="0DDC9BF9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DCC9F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20.0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EFD61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u w:val="single"/>
                <w:lang w:val="en-AU" w:eastAsia="en-AU"/>
              </w:rPr>
              <w:t>Septic Tank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5F50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59C8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2CD7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15A2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CB35D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2234F032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3585B66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FB73DE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3CDDB2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B5DF92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F2D3D8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59DC8B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0129231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379FFE65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F6DC7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20.1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5358C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20MPa reinforced in septic tank.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28909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3.53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D0131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8ED4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33EF8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77BD2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77DD126F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FEF4D40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A733A9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19B580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F8C954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F46A57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447CC8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517E5DB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01E30A76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922EF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20.2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5E195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 xml:space="preserve">200mm thick block in </w:t>
            </w:r>
            <w:proofErr w:type="spellStart"/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blockwork</w:t>
            </w:r>
            <w:proofErr w:type="spellEnd"/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FF1BD0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33.34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AC20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5304C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B058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4017E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228E73C1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E151426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9B2FA5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23B4BE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7DBA46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03EC1D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29EEDF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561C9BB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2CA3B792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FB7666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20.3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FA053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 xml:space="preserve">17MPa concrete grout in </w:t>
            </w:r>
            <w:proofErr w:type="spellStart"/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blockwork</w:t>
            </w:r>
            <w:proofErr w:type="spellEnd"/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 xml:space="preserve"> fully filled.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7DB5E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33.34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74F5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B53D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5BF80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481D9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0A815BC8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FC618BC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DAF9CB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51C101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0A1321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30C8FD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3F767B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15521F2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04BAB17F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AC7DF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20.4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C2830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SL102 mesh wire in slabs.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29E5FB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11.76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68B5C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3A80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3037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48D90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6A789BF4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9380159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4986D4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6A419C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07CAB0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9B8E71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585E06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0BFFAC1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76DCFBF8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03DE0C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20.5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6A363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 xml:space="preserve">D10 </w:t>
            </w:r>
            <w:proofErr w:type="spellStart"/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dia</w:t>
            </w:r>
            <w:proofErr w:type="spellEnd"/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 xml:space="preserve"> starter bars in </w:t>
            </w:r>
            <w:proofErr w:type="spellStart"/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blockwork</w:t>
            </w:r>
            <w:proofErr w:type="spellEnd"/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 xml:space="preserve"> @800 c-c.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AFD817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7.20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01D5F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79C52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E8A3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5960A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505EBEC8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6BB401F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897B5D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F26AA2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95A7FD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FE76DF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C72772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4E528FA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3D29F63C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C9DDD0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20.6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4F68A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 xml:space="preserve">D16 </w:t>
            </w:r>
            <w:proofErr w:type="spellStart"/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dia</w:t>
            </w:r>
            <w:proofErr w:type="spellEnd"/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 xml:space="preserve"> re-bars in top slab @200 c-c both ways.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6DA9D4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119.61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8EC7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34E29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E534E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2CA7B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0D27B479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DD839D6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B2F78A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7342AB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7582B2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C7BCA7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411F3A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5FBDBDD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05FAE833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34C9D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20.7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F07E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 xml:space="preserve">D10 </w:t>
            </w:r>
            <w:proofErr w:type="spellStart"/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dia</w:t>
            </w:r>
            <w:proofErr w:type="spellEnd"/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 xml:space="preserve"> vertical bars in </w:t>
            </w:r>
            <w:proofErr w:type="spellStart"/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blockwork</w:t>
            </w:r>
            <w:proofErr w:type="spellEnd"/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 xml:space="preserve"> @800 c-c.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3E7C09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22.56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2946C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C19A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C0F6B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C54BD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3179A1FF" w14:textId="77777777" w:rsidTr="00CC57F3">
        <w:trPr>
          <w:trHeight w:val="315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5AA9A63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CF181B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Total Septic Tank Carried To Summary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80AE4D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4FAA49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E87FD9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 xml:space="preserve"> $                -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2180BB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 xml:space="preserve"> $           -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3F86CD2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 xml:space="preserve"> $           -   </w:t>
            </w:r>
          </w:p>
        </w:tc>
      </w:tr>
      <w:tr w:rsidR="004A4F3C" w:rsidRPr="004A4F3C" w14:paraId="0B11919A" w14:textId="77777777" w:rsidTr="00CC57F3">
        <w:trPr>
          <w:trHeight w:val="315"/>
        </w:trPr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48700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</w:p>
        </w:tc>
        <w:tc>
          <w:tcPr>
            <w:tcW w:w="5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FEA5D1" w14:textId="77777777" w:rsidR="004A4F3C" w:rsidRPr="004A4F3C" w:rsidRDefault="004A4F3C" w:rsidP="004A4F3C">
            <w:pPr>
              <w:spacing w:before="0"/>
              <w:jc w:val="center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2C24A1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862F4B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D1455B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5EB0AA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AC464C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</w:tr>
      <w:tr w:rsidR="004A4F3C" w:rsidRPr="004A4F3C" w14:paraId="7F99EF92" w14:textId="77777777" w:rsidTr="00CC57F3">
        <w:trPr>
          <w:trHeight w:val="300"/>
        </w:trPr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C0B7911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>Ref</w:t>
            </w:r>
          </w:p>
        </w:tc>
        <w:tc>
          <w:tcPr>
            <w:tcW w:w="55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F305CE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>Description</w:t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D6856E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>Quantity</w:t>
            </w:r>
          </w:p>
        </w:tc>
        <w:tc>
          <w:tcPr>
            <w:tcW w:w="70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6DA4E4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>Unit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FF9F7BF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 xml:space="preserve"> Labour 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3A2412F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 xml:space="preserve"> Others 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32ABB05F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 xml:space="preserve"> Total </w:t>
            </w:r>
          </w:p>
        </w:tc>
      </w:tr>
      <w:tr w:rsidR="004A4F3C" w:rsidRPr="004A4F3C" w14:paraId="466750CB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88A3AE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lastRenderedPageBreak/>
              <w:t>21.0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FC3CE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u w:val="single"/>
                <w:lang w:val="en-AU" w:eastAsia="en-AU"/>
              </w:rPr>
              <w:t>Fencing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BA2D7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6EC7C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F31B2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6646D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B7A5F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586FFADF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49367F2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6076D7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5FFD4D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295D93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9BAA59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86E60F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1D8A29B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00745DB9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F8143A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21.1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CDF6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20MPa reinforced concrete in pipe posts.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82F5DE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2.23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1F06E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58FA8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EE2E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A2BE8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72F85675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B3C2E6B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ECD78C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B9FD26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D56D87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7BC6F0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2FC592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15F4FF7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3DCA44C9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19C07D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21.2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FA4A2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 xml:space="preserve">50mm </w:t>
            </w:r>
            <w:proofErr w:type="spellStart"/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dia</w:t>
            </w:r>
            <w:proofErr w:type="spellEnd"/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 xml:space="preserve"> galvanized pipe posts in fence.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BDD11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78.00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5C844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4C87D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04255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19331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54AD9C60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3BDB2C8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F805B6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A3E5EF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5CE3BE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3DD687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FFD324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4F7EF5E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15801B87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5504D0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21.3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A675A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 xml:space="preserve">4.5mm </w:t>
            </w:r>
            <w:proofErr w:type="spellStart"/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dia</w:t>
            </w:r>
            <w:proofErr w:type="spellEnd"/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 xml:space="preserve"> straining wire in fence at 3 runs.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C7C8D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240.00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33B3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3688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0EAC3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F1561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7884E1D8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EACD0D9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6D5079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592431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724AB9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4D7785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930ECE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54FC924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5C390633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D907D1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21.4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0DA99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Barbed wire in fence at 1 run.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2F65A3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80.00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5AF40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4FC9B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B4FC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3018E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1E60131D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2AFC519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C28F92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AEAC89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C1E6C6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632591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490390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5BE9409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0FDA97D0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9F7BB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21.5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1A39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Chain-link wire in fence all around.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EA058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96.00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3A0F6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6EE96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FC99E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A87D4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47E02CFE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FFEAE93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87C171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B8EB77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D20BEC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C437F6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47B8B9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02A67B9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1BEF1BF8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ADDA5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21.6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85FDD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PVC end cap 50mm in posts.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75D4C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26.00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2F7B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no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4F4E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8507B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857BE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635D43C5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F10C4C6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159B07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8D2AC6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52BCA1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BF5039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198727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006CA75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34AB703D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FDC41F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21.7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9994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Construct gate at front entrance.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90ABD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2.00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DAA0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item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FF52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CBE9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C9B18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7C52198E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FFDADDA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20347E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2EB571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979013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22FADF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A31853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68CF85E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20F17E41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AB66D3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21.8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4B1C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Construct gate at side entrance.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75D6C5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2.00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D208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item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96AB0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BCAE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15372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51DDF535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B854818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32BC1A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0B1AE2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B74450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688CC1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909C71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7727EDE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46F27E6F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14C0B4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21.9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319A0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Hang the gates in their locations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EFA456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2.00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0595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item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EF961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5D375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20AF5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3EA6E83B" w14:textId="77777777" w:rsidTr="00CC57F3">
        <w:trPr>
          <w:trHeight w:val="315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FE9313A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012742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Total Fencing Carried To Summary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EFF069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8AB889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7A4179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 xml:space="preserve"> $                -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D29FD0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 xml:space="preserve"> $           -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3EDCFB7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 xml:space="preserve"> $           -   </w:t>
            </w:r>
          </w:p>
        </w:tc>
      </w:tr>
      <w:tr w:rsidR="004A4F3C" w:rsidRPr="004A4F3C" w14:paraId="1CA16F25" w14:textId="77777777" w:rsidTr="00CC57F3">
        <w:trPr>
          <w:trHeight w:val="315"/>
        </w:trPr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27F28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</w:p>
        </w:tc>
        <w:tc>
          <w:tcPr>
            <w:tcW w:w="5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900FBE" w14:textId="77777777" w:rsidR="004A4F3C" w:rsidRPr="004A4F3C" w:rsidRDefault="004A4F3C" w:rsidP="004A4F3C">
            <w:pPr>
              <w:spacing w:before="0"/>
              <w:jc w:val="center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B8B8AD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9197B8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7643A3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0D9D3A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55B22E" w14:textId="77777777" w:rsidR="004A4F3C" w:rsidRPr="004A4F3C" w:rsidRDefault="004A4F3C" w:rsidP="004A4F3C">
            <w:pPr>
              <w:spacing w:before="0"/>
              <w:rPr>
                <w:rFonts w:eastAsia="Times New Roman"/>
                <w:sz w:val="20"/>
                <w:szCs w:val="20"/>
                <w:lang w:val="en-AU" w:eastAsia="en-AU"/>
              </w:rPr>
            </w:pPr>
          </w:p>
        </w:tc>
      </w:tr>
      <w:tr w:rsidR="004A4F3C" w:rsidRPr="004A4F3C" w14:paraId="341EBE37" w14:textId="77777777" w:rsidTr="00CC57F3">
        <w:trPr>
          <w:trHeight w:val="300"/>
        </w:trPr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831AF83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>Ref</w:t>
            </w:r>
          </w:p>
        </w:tc>
        <w:tc>
          <w:tcPr>
            <w:tcW w:w="55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52722F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>Description</w:t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975004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>Quantity</w:t>
            </w:r>
          </w:p>
        </w:tc>
        <w:tc>
          <w:tcPr>
            <w:tcW w:w="70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8984D2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>Unit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5D4B533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 xml:space="preserve"> Labour 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C382BD0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 xml:space="preserve"> Others 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31F58C93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i/>
                <w:iCs/>
                <w:sz w:val="22"/>
                <w:szCs w:val="22"/>
                <w:u w:val="single"/>
                <w:lang w:val="en-AU" w:eastAsia="en-AU"/>
              </w:rPr>
              <w:t xml:space="preserve"> Total </w:t>
            </w:r>
          </w:p>
        </w:tc>
      </w:tr>
      <w:tr w:rsidR="004A4F3C" w:rsidRPr="004A4F3C" w14:paraId="26855541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42384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22.0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3492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u w:val="single"/>
                <w:lang w:val="en-AU" w:eastAsia="en-AU"/>
              </w:rPr>
            </w:pPr>
            <w:proofErr w:type="spellStart"/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u w:val="single"/>
                <w:lang w:val="en-AU" w:eastAsia="en-AU"/>
              </w:rPr>
              <w:t>Siteworks</w:t>
            </w:r>
            <w:proofErr w:type="spellEnd"/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u w:val="single"/>
                <w:lang w:val="en-AU" w:eastAsia="en-AU"/>
              </w:rPr>
              <w:t xml:space="preserve"> / Housekeeping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99707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7BB02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22F52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22EF2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3D377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4E237386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42458AE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16B02A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151624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A355FE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CAC9CF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50DD81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3F26CA1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46B4A62B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3CB19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22.1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35BB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 xml:space="preserve">Clean up inside and outside of house of all debris, off-cuts, </w:t>
            </w:r>
            <w:proofErr w:type="spellStart"/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etc</w:t>
            </w:r>
            <w:proofErr w:type="spellEnd"/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 xml:space="preserve"> and dispose 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C363D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D8E99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64D8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59F23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ACFEB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47AFE43F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57AAD9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41F78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proofErr w:type="gramStart"/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off</w:t>
            </w:r>
            <w:proofErr w:type="gramEnd"/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 xml:space="preserve"> well at designated areas, sites or spots.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C21F28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1.00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3219F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item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A3FA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08518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2D089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6087FDD6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1D418BB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0C5A19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8D4E7A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AC8150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8DAF87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37BE2E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12BC655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0170EA5C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21EF08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22.2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DBDC2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Level site well ready for future landscaping or planting of small trees and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997A4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F4621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3C89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370E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DFD16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147C3F6C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DB76A7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3DD7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proofErr w:type="gramStart"/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flower</w:t>
            </w:r>
            <w:proofErr w:type="gramEnd"/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 xml:space="preserve"> plants.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3388F4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1.00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19BC0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item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E312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C0874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11732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16CCCA3E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D99BCF1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DF257E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523C1A4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7C8804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1EEEE0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62D62A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662E3C5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00026391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7765B2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22.3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527D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Plant some small trees for shade or flower plants around fenced area to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565C9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29EB03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99EB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BBB1E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A473F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6C91E2EA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25D0E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8E8C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proofErr w:type="gramStart"/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make</w:t>
            </w:r>
            <w:proofErr w:type="gramEnd"/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 xml:space="preserve"> site look beautiful and presentable before opening session.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8253D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1.00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B97F6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item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59A88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209A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59D6C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49FDB637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3BB1B8D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C1CC37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683A4D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3589D0E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98E1C1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BD7AD4A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5C1FC60D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530A88B6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443F7D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22.4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45A4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 xml:space="preserve">Pack up all tools, machineries, equipment, </w:t>
            </w:r>
            <w:proofErr w:type="spellStart"/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etc</w:t>
            </w:r>
            <w:proofErr w:type="spellEnd"/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 xml:space="preserve"> and remove from site before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834A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8C2D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F843B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4BB759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C5BDA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633E3275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2B996A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A9558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proofErr w:type="gramStart"/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evicting</w:t>
            </w:r>
            <w:proofErr w:type="gramEnd"/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 xml:space="preserve"> the site.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438DC3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1.00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A24AA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item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5E5B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9A40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B6433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0BF2D285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4228E4A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CB99A48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760772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AC6DE9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A562A2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69B4E1F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0F10A0B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1B012EDC" w14:textId="77777777" w:rsidTr="00CC57F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2EEB6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22.5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0CB760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Hand over the building and site to the Council before leaving the premises.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3B012" w14:textId="77777777" w:rsidR="004A4F3C" w:rsidRPr="004A4F3C" w:rsidRDefault="004A4F3C" w:rsidP="004A4F3C">
            <w:pPr>
              <w:spacing w:before="0"/>
              <w:jc w:val="right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1.00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68657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item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BCB5B6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3D59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74FC55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 </w:t>
            </w:r>
          </w:p>
        </w:tc>
      </w:tr>
      <w:tr w:rsidR="004A4F3C" w:rsidRPr="004A4F3C" w14:paraId="23CE4565" w14:textId="77777777" w:rsidTr="00CC57F3">
        <w:trPr>
          <w:trHeight w:val="315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76F6991" w14:textId="77777777" w:rsidR="004A4F3C" w:rsidRPr="004A4F3C" w:rsidRDefault="004A4F3C" w:rsidP="004A4F3C">
            <w:pPr>
              <w:spacing w:before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lastRenderedPageBreak/>
              <w:t> 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831A9A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 xml:space="preserve">Total </w:t>
            </w:r>
            <w:proofErr w:type="spellStart"/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>Siteworks</w:t>
            </w:r>
            <w:proofErr w:type="spellEnd"/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 xml:space="preserve"> / Housekeeping Carried To Summary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4456A0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lang w:val="en-AU" w:eastAsia="en-A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601F8B2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sz w:val="22"/>
                <w:szCs w:val="22"/>
                <w:u w:val="single"/>
                <w:lang w:val="en-AU" w:eastAsia="en-A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4AE9031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 xml:space="preserve"> $                -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7DE853C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 xml:space="preserve"> $           -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3EAA3C0B" w14:textId="77777777" w:rsidR="004A4F3C" w:rsidRPr="004A4F3C" w:rsidRDefault="004A4F3C" w:rsidP="004A4F3C">
            <w:pPr>
              <w:spacing w:before="0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</w:pPr>
            <w:r w:rsidRPr="004A4F3C">
              <w:rPr>
                <w:rFonts w:ascii="Calibri" w:eastAsia="Times New Roman" w:hAnsi="Calibri" w:cs="Calibri"/>
                <w:b/>
                <w:bCs/>
                <w:sz w:val="22"/>
                <w:szCs w:val="22"/>
                <w:lang w:val="en-AU" w:eastAsia="en-AU"/>
              </w:rPr>
              <w:t xml:space="preserve"> $           -   </w:t>
            </w:r>
          </w:p>
        </w:tc>
      </w:tr>
    </w:tbl>
    <w:p w14:paraId="06D3C1C1" w14:textId="77777777" w:rsidR="00C44890" w:rsidRPr="00B0535A" w:rsidRDefault="00C44890" w:rsidP="00C44890">
      <w:pPr>
        <w:rPr>
          <w:lang w:val="en-GB"/>
        </w:rPr>
      </w:pPr>
    </w:p>
    <w:p w14:paraId="04BCC1D7" w14:textId="77777777" w:rsidR="00C44890" w:rsidRPr="00B0535A" w:rsidRDefault="00C44890" w:rsidP="00772E21">
      <w:pPr>
        <w:rPr>
          <w:lang w:val="en-GB"/>
        </w:rPr>
      </w:pPr>
    </w:p>
    <w:p w14:paraId="24366288" w14:textId="7D1447C3" w:rsidR="00C44890" w:rsidRPr="00B0535A" w:rsidRDefault="00906A7D" w:rsidP="00C44890">
      <w:pPr>
        <w:pStyle w:val="Heading2"/>
      </w:pPr>
      <w:r>
        <w:t>T</w:t>
      </w:r>
      <w:r w:rsidR="00C44890" w:rsidRPr="00B0535A">
        <w:t>enderer’s References</w:t>
      </w:r>
    </w:p>
    <w:p w14:paraId="221D3063" w14:textId="47C9C00D" w:rsidR="00C44890" w:rsidRPr="00B0535A" w:rsidRDefault="00C44890" w:rsidP="00C44890">
      <w:pPr>
        <w:pStyle w:val="Heading3"/>
        <w:rPr>
          <w:rFonts w:cs="Calibri"/>
          <w:lang w:val="en-GB"/>
        </w:rPr>
      </w:pPr>
      <w:r w:rsidRPr="00B0535A">
        <w:rPr>
          <w:lang w:val="en-GB"/>
        </w:rPr>
        <w:t xml:space="preserve">Relevant </w:t>
      </w:r>
      <w:r w:rsidR="00772E21" w:rsidRPr="00B0535A">
        <w:rPr>
          <w:lang w:val="en-GB"/>
        </w:rPr>
        <w:t>similar deliveries</w:t>
      </w:r>
      <w:r w:rsidRPr="00B0535A">
        <w:rPr>
          <w:lang w:val="en-GB"/>
        </w:rPr>
        <w:t xml:space="preserve"> </w:t>
      </w:r>
      <w:r w:rsidR="00772E21" w:rsidRPr="00B0535A">
        <w:rPr>
          <w:lang w:val="en-GB"/>
        </w:rPr>
        <w:t>c</w:t>
      </w:r>
      <w:r w:rsidRPr="00B0535A">
        <w:rPr>
          <w:lang w:val="en-GB"/>
        </w:rPr>
        <w:t xml:space="preserve">arried </w:t>
      </w:r>
      <w:r w:rsidR="00772E21" w:rsidRPr="00B0535A">
        <w:rPr>
          <w:lang w:val="en-GB"/>
        </w:rPr>
        <w:t>o</w:t>
      </w:r>
      <w:r w:rsidRPr="00B0535A">
        <w:rPr>
          <w:lang w:val="en-GB"/>
        </w:rPr>
        <w:t xml:space="preserve">ut in the </w:t>
      </w:r>
      <w:r w:rsidR="00772E21" w:rsidRPr="00B0535A">
        <w:rPr>
          <w:lang w:val="en-GB"/>
        </w:rPr>
        <w:t>l</w:t>
      </w:r>
      <w:r w:rsidRPr="00B0535A">
        <w:rPr>
          <w:lang w:val="en-GB"/>
        </w:rPr>
        <w:t xml:space="preserve">ast </w:t>
      </w:r>
      <w:r w:rsidR="00772E21" w:rsidRPr="00B0535A">
        <w:rPr>
          <w:lang w:val="en-GB"/>
        </w:rPr>
        <w:t>f</w:t>
      </w:r>
      <w:r w:rsidRPr="00B0535A">
        <w:rPr>
          <w:lang w:val="en-GB"/>
        </w:rPr>
        <w:t xml:space="preserve">ive </w:t>
      </w:r>
      <w:r w:rsidR="00772E21" w:rsidRPr="00B0535A">
        <w:rPr>
          <w:lang w:val="en-GB"/>
        </w:rPr>
        <w:t>y</w:t>
      </w:r>
      <w:r w:rsidRPr="00B0535A">
        <w:rPr>
          <w:lang w:val="en-GB"/>
        </w:rPr>
        <w:t>ears</w:t>
      </w:r>
    </w:p>
    <w:p w14:paraId="31BD9F7B" w14:textId="2CD29228" w:rsidR="00C44890" w:rsidRPr="00B0535A" w:rsidRDefault="00772E21" w:rsidP="00C575E1">
      <w:pPr>
        <w:rPr>
          <w:lang w:val="en-GB"/>
        </w:rPr>
      </w:pPr>
      <w:r w:rsidRPr="00B0535A">
        <w:rPr>
          <w:lang w:val="en-GB"/>
        </w:rPr>
        <w:t>Please</w:t>
      </w:r>
      <w:r w:rsidR="00C44890" w:rsidRPr="00B0535A">
        <w:rPr>
          <w:lang w:val="en-GB"/>
        </w:rPr>
        <w:t xml:space="preserve">, provide information on each </w:t>
      </w:r>
      <w:r w:rsidRPr="00B0535A">
        <w:rPr>
          <w:lang w:val="en-GB"/>
        </w:rPr>
        <w:t>delivery</w:t>
      </w:r>
      <w:r w:rsidR="00C44890" w:rsidRPr="00B0535A">
        <w:rPr>
          <w:lang w:val="en-GB"/>
        </w:rPr>
        <w:t xml:space="preserve"> for which your firm/entity, either individually as a corporate entity or as one of the major companies within an association, was legally contracted.</w:t>
      </w:r>
    </w:p>
    <w:tbl>
      <w:tblPr>
        <w:tblStyle w:val="GridTable1Light"/>
        <w:tblW w:w="0" w:type="auto"/>
        <w:tblLook w:val="04A0" w:firstRow="1" w:lastRow="0" w:firstColumn="1" w:lastColumn="0" w:noHBand="0" w:noVBand="1"/>
      </w:tblPr>
      <w:tblGrid>
        <w:gridCol w:w="2398"/>
        <w:gridCol w:w="1850"/>
        <w:gridCol w:w="3544"/>
        <w:gridCol w:w="1801"/>
      </w:tblGrid>
      <w:tr w:rsidR="00772E21" w:rsidRPr="00B0535A" w14:paraId="38AD7A2E" w14:textId="77777777" w:rsidTr="00772E2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98" w:type="dxa"/>
          </w:tcPr>
          <w:p w14:paraId="0BD6FAEA" w14:textId="03D422E4" w:rsidR="00772E21" w:rsidRPr="00B0535A" w:rsidRDefault="00272E3F" w:rsidP="00C575E1">
            <w:pPr>
              <w:rPr>
                <w:lang w:val="en-GB"/>
              </w:rPr>
            </w:pPr>
            <w:r w:rsidRPr="00B0535A">
              <w:rPr>
                <w:lang w:val="en-GB"/>
              </w:rPr>
              <w:t>Works</w:t>
            </w:r>
            <w:r w:rsidR="00772E21" w:rsidRPr="00B0535A">
              <w:rPr>
                <w:lang w:val="en-GB"/>
              </w:rPr>
              <w:t xml:space="preserve"> delivered</w:t>
            </w:r>
          </w:p>
        </w:tc>
        <w:tc>
          <w:tcPr>
            <w:tcW w:w="1850" w:type="dxa"/>
          </w:tcPr>
          <w:p w14:paraId="51648FE4" w14:textId="1502C951" w:rsidR="00772E21" w:rsidRPr="00B0535A" w:rsidRDefault="00114321" w:rsidP="00C575E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Reference</w:t>
            </w:r>
          </w:p>
        </w:tc>
        <w:tc>
          <w:tcPr>
            <w:tcW w:w="3544" w:type="dxa"/>
          </w:tcPr>
          <w:p w14:paraId="19F0F01A" w14:textId="0C873ADD" w:rsidR="00772E21" w:rsidRPr="00B0535A" w:rsidRDefault="00772E21" w:rsidP="00C575E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B0535A">
              <w:rPr>
                <w:lang w:val="en-GB"/>
              </w:rPr>
              <w:t>Contact details</w:t>
            </w:r>
          </w:p>
        </w:tc>
        <w:tc>
          <w:tcPr>
            <w:tcW w:w="1801" w:type="dxa"/>
          </w:tcPr>
          <w:p w14:paraId="4B37D9DB" w14:textId="1FC3BB1F" w:rsidR="00772E21" w:rsidRPr="00B0535A" w:rsidRDefault="00772E21" w:rsidP="00C575E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B0535A">
              <w:rPr>
                <w:lang w:val="en-GB"/>
              </w:rPr>
              <w:t>Value</w:t>
            </w:r>
          </w:p>
        </w:tc>
      </w:tr>
      <w:tr w:rsidR="00772E21" w:rsidRPr="00B0535A" w14:paraId="4F02BDDA" w14:textId="77777777" w:rsidTr="00772E2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98" w:type="dxa"/>
          </w:tcPr>
          <w:p w14:paraId="72350575" w14:textId="77777777" w:rsidR="00772E21" w:rsidRPr="00B0535A" w:rsidRDefault="00772E21" w:rsidP="00C575E1">
            <w:pPr>
              <w:rPr>
                <w:lang w:val="en-GB"/>
              </w:rPr>
            </w:pPr>
          </w:p>
        </w:tc>
        <w:tc>
          <w:tcPr>
            <w:tcW w:w="1850" w:type="dxa"/>
          </w:tcPr>
          <w:p w14:paraId="771F5608" w14:textId="77777777" w:rsidR="00772E21" w:rsidRPr="00B0535A" w:rsidRDefault="00772E21" w:rsidP="00C575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3544" w:type="dxa"/>
          </w:tcPr>
          <w:p w14:paraId="08346CEB" w14:textId="77777777" w:rsidR="00772E21" w:rsidRPr="00B0535A" w:rsidRDefault="00772E21" w:rsidP="00C575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801" w:type="dxa"/>
          </w:tcPr>
          <w:p w14:paraId="5E431829" w14:textId="77777777" w:rsidR="00772E21" w:rsidRPr="00B0535A" w:rsidRDefault="00772E21" w:rsidP="00C575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772E21" w:rsidRPr="00B0535A" w14:paraId="72373B6B" w14:textId="77777777" w:rsidTr="00772E2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98" w:type="dxa"/>
          </w:tcPr>
          <w:p w14:paraId="65B68837" w14:textId="77777777" w:rsidR="00772E21" w:rsidRPr="00B0535A" w:rsidRDefault="00772E21" w:rsidP="00C575E1">
            <w:pPr>
              <w:rPr>
                <w:lang w:val="en-GB"/>
              </w:rPr>
            </w:pPr>
          </w:p>
        </w:tc>
        <w:tc>
          <w:tcPr>
            <w:tcW w:w="1850" w:type="dxa"/>
          </w:tcPr>
          <w:p w14:paraId="2694A390" w14:textId="77777777" w:rsidR="00772E21" w:rsidRPr="00B0535A" w:rsidRDefault="00772E21" w:rsidP="00C575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3544" w:type="dxa"/>
          </w:tcPr>
          <w:p w14:paraId="2F538F46" w14:textId="77777777" w:rsidR="00772E21" w:rsidRPr="00B0535A" w:rsidRDefault="00772E21" w:rsidP="00C575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801" w:type="dxa"/>
          </w:tcPr>
          <w:p w14:paraId="33AC409B" w14:textId="77777777" w:rsidR="00772E21" w:rsidRPr="00B0535A" w:rsidRDefault="00772E21" w:rsidP="00C575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772E21" w:rsidRPr="00B0535A" w14:paraId="43E56658" w14:textId="77777777" w:rsidTr="00772E2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98" w:type="dxa"/>
          </w:tcPr>
          <w:p w14:paraId="4062850F" w14:textId="77777777" w:rsidR="00772E21" w:rsidRPr="00B0535A" w:rsidRDefault="00772E21" w:rsidP="00C575E1">
            <w:pPr>
              <w:rPr>
                <w:lang w:val="en-GB"/>
              </w:rPr>
            </w:pPr>
          </w:p>
        </w:tc>
        <w:tc>
          <w:tcPr>
            <w:tcW w:w="1850" w:type="dxa"/>
          </w:tcPr>
          <w:p w14:paraId="1E976CFD" w14:textId="77777777" w:rsidR="00772E21" w:rsidRPr="00B0535A" w:rsidRDefault="00772E21" w:rsidP="00C575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3544" w:type="dxa"/>
          </w:tcPr>
          <w:p w14:paraId="323CE5E6" w14:textId="77777777" w:rsidR="00772E21" w:rsidRPr="00B0535A" w:rsidRDefault="00772E21" w:rsidP="00C575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801" w:type="dxa"/>
          </w:tcPr>
          <w:p w14:paraId="654C870A" w14:textId="77777777" w:rsidR="00772E21" w:rsidRPr="00B0535A" w:rsidRDefault="00772E21" w:rsidP="00C575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772E21" w:rsidRPr="00B0535A" w14:paraId="263233A5" w14:textId="77777777" w:rsidTr="00772E2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98" w:type="dxa"/>
          </w:tcPr>
          <w:p w14:paraId="43BD5DAF" w14:textId="77777777" w:rsidR="00772E21" w:rsidRPr="00B0535A" w:rsidRDefault="00772E21" w:rsidP="00C575E1">
            <w:pPr>
              <w:rPr>
                <w:lang w:val="en-GB"/>
              </w:rPr>
            </w:pPr>
          </w:p>
        </w:tc>
        <w:tc>
          <w:tcPr>
            <w:tcW w:w="1850" w:type="dxa"/>
          </w:tcPr>
          <w:p w14:paraId="52BFEBEC" w14:textId="77777777" w:rsidR="00772E21" w:rsidRPr="00B0535A" w:rsidRDefault="00772E21" w:rsidP="00C575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3544" w:type="dxa"/>
          </w:tcPr>
          <w:p w14:paraId="27CAA569" w14:textId="77777777" w:rsidR="00772E21" w:rsidRPr="00B0535A" w:rsidRDefault="00772E21" w:rsidP="00C575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801" w:type="dxa"/>
          </w:tcPr>
          <w:p w14:paraId="24387D78" w14:textId="77777777" w:rsidR="00772E21" w:rsidRPr="00B0535A" w:rsidRDefault="00772E21" w:rsidP="00C575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</w:tbl>
    <w:p w14:paraId="79642D79" w14:textId="12136FFF" w:rsidR="00C44890" w:rsidRPr="00B0535A" w:rsidRDefault="00C44890" w:rsidP="00772E21">
      <w:pPr>
        <w:rPr>
          <w:lang w:val="en-GB"/>
        </w:rPr>
      </w:pPr>
    </w:p>
    <w:sectPr w:rsidR="00C44890" w:rsidRPr="00B0535A" w:rsidSect="00D47CCE">
      <w:headerReference w:type="default" r:id="rId11"/>
      <w:footerReference w:type="default" r:id="rId12"/>
      <w:headerReference w:type="first" r:id="rId13"/>
      <w:type w:val="oddPage"/>
      <w:pgSz w:w="11907" w:h="16839" w:code="9"/>
      <w:pgMar w:top="993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0CD6A6" w14:textId="77777777" w:rsidR="00560217" w:rsidRDefault="00560217">
      <w:r>
        <w:separator/>
      </w:r>
    </w:p>
  </w:endnote>
  <w:endnote w:type="continuationSeparator" w:id="0">
    <w:p w14:paraId="00EB7DDB" w14:textId="77777777" w:rsidR="00560217" w:rsidRDefault="00560217">
      <w:r>
        <w:continuationSeparator/>
      </w:r>
    </w:p>
  </w:endnote>
  <w:endnote w:type="continuationNotice" w:id="1">
    <w:p w14:paraId="1283CC75" w14:textId="77777777" w:rsidR="00560217" w:rsidRDefault="0056021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Batang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산세리프"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휴먼명조">
    <w:altName w:val="Arial Unicode MS"/>
    <w:charset w:val="81"/>
    <w:family w:val="auto"/>
    <w:pitch w:val="variable"/>
    <w:sig w:usb0="800002A7" w:usb1="19D77CFB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614E75" w14:textId="5408A876" w:rsidR="004A4F3C" w:rsidRDefault="004A4F3C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270BF2" w:rsidRPr="00270BF2">
      <w:rPr>
        <w:noProof/>
        <w:color w:val="17365D" w:themeColor="text2" w:themeShade="BF"/>
        <w:lang w:val="sv-SE"/>
      </w:rPr>
      <w:t>14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270BF2" w:rsidRPr="00270BF2">
      <w:rPr>
        <w:noProof/>
        <w:color w:val="17365D" w:themeColor="text2" w:themeShade="BF"/>
        <w:lang w:val="sv-SE"/>
      </w:rPr>
      <w:t>14</w:t>
    </w:r>
    <w:r>
      <w:rPr>
        <w:color w:val="17365D" w:themeColor="text2" w:themeShade="BF"/>
      </w:rPr>
      <w:fldChar w:fldCharType="end"/>
    </w:r>
  </w:p>
  <w:p w14:paraId="213B5D63" w14:textId="0EE887F1" w:rsidR="004A4F3C" w:rsidRDefault="004A4F3C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270BF2">
      <w:rPr>
        <w:noProof/>
      </w:rPr>
      <w:t>2021-09-21</w:t>
    </w:r>
    <w:r>
      <w:fldChar w:fldCharType="end"/>
    </w:r>
  </w:p>
  <w:p w14:paraId="4C7E2131" w14:textId="77777777" w:rsidR="004A4F3C" w:rsidRDefault="004A4F3C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C04758" w14:textId="77777777" w:rsidR="00560217" w:rsidRDefault="00560217">
      <w:r>
        <w:separator/>
      </w:r>
    </w:p>
  </w:footnote>
  <w:footnote w:type="continuationSeparator" w:id="0">
    <w:p w14:paraId="6D992F07" w14:textId="77777777" w:rsidR="00560217" w:rsidRDefault="00560217">
      <w:r>
        <w:continuationSeparator/>
      </w:r>
    </w:p>
  </w:footnote>
  <w:footnote w:type="continuationNotice" w:id="1">
    <w:p w14:paraId="3780FCB0" w14:textId="77777777" w:rsidR="00560217" w:rsidRDefault="00560217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7516A1" w14:textId="77777777" w:rsidR="004A4F3C" w:rsidRPr="00D47CCE" w:rsidRDefault="004A4F3C" w:rsidP="00D47CC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C5D669" w14:textId="23E8612D" w:rsidR="004A4F3C" w:rsidRPr="003E5941" w:rsidRDefault="004A4F3C" w:rsidP="003E594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2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064516"/>
    <w:multiLevelType w:val="hybridMultilevel"/>
    <w:tmpl w:val="A3C8C71E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E3D2E81"/>
    <w:multiLevelType w:val="hybridMultilevel"/>
    <w:tmpl w:val="AD5C2CD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3F01C0"/>
    <w:multiLevelType w:val="hybridMultilevel"/>
    <w:tmpl w:val="A590137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6621493"/>
    <w:multiLevelType w:val="hybridMultilevel"/>
    <w:tmpl w:val="D3482E08"/>
    <w:lvl w:ilvl="0" w:tplc="B00E7ABA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83422FF"/>
    <w:multiLevelType w:val="hybridMultilevel"/>
    <w:tmpl w:val="CF661A9A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F18AFD7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6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5"/>
  </w:num>
  <w:num w:numId="3">
    <w:abstractNumId w:val="16"/>
  </w:num>
  <w:num w:numId="4">
    <w:abstractNumId w:val="6"/>
  </w:num>
  <w:num w:numId="5">
    <w:abstractNumId w:val="5"/>
  </w:num>
  <w:num w:numId="6">
    <w:abstractNumId w:val="10"/>
  </w:num>
  <w:num w:numId="7">
    <w:abstractNumId w:val="7"/>
  </w:num>
  <w:num w:numId="8">
    <w:abstractNumId w:val="13"/>
  </w:num>
  <w:num w:numId="9">
    <w:abstractNumId w:val="0"/>
  </w:num>
  <w:num w:numId="10">
    <w:abstractNumId w:val="12"/>
  </w:num>
  <w:num w:numId="11">
    <w:abstractNumId w:val="2"/>
  </w:num>
  <w:num w:numId="12">
    <w:abstractNumId w:val="9"/>
  </w:num>
  <w:num w:numId="13">
    <w:abstractNumId w:val="14"/>
  </w:num>
  <w:num w:numId="14">
    <w:abstractNumId w:val="4"/>
  </w:num>
  <w:num w:numId="15">
    <w:abstractNumId w:val="8"/>
  </w:num>
  <w:num w:numId="16">
    <w:abstractNumId w:val="3"/>
  </w:num>
  <w:num w:numId="17">
    <w:abstractNumId w:val="1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32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663BC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0764"/>
    <w:rsid w:val="001A10C5"/>
    <w:rsid w:val="001B2828"/>
    <w:rsid w:val="001B28AC"/>
    <w:rsid w:val="001B54D2"/>
    <w:rsid w:val="001B6479"/>
    <w:rsid w:val="001B6E4F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847"/>
    <w:rsid w:val="001F5F7F"/>
    <w:rsid w:val="001F61D2"/>
    <w:rsid w:val="001F71C5"/>
    <w:rsid w:val="00200167"/>
    <w:rsid w:val="0020091B"/>
    <w:rsid w:val="00200B3C"/>
    <w:rsid w:val="00200C3F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2D89"/>
    <w:rsid w:val="00243C0E"/>
    <w:rsid w:val="002451E0"/>
    <w:rsid w:val="00245D37"/>
    <w:rsid w:val="0024616C"/>
    <w:rsid w:val="00246E89"/>
    <w:rsid w:val="00247794"/>
    <w:rsid w:val="00247F37"/>
    <w:rsid w:val="00250827"/>
    <w:rsid w:val="00251C8A"/>
    <w:rsid w:val="00252B07"/>
    <w:rsid w:val="00252F49"/>
    <w:rsid w:val="00255437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0BF2"/>
    <w:rsid w:val="00272E3F"/>
    <w:rsid w:val="002752F1"/>
    <w:rsid w:val="002761F3"/>
    <w:rsid w:val="00280823"/>
    <w:rsid w:val="00281936"/>
    <w:rsid w:val="002833E8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740"/>
    <w:rsid w:val="002A48FA"/>
    <w:rsid w:val="002A5F73"/>
    <w:rsid w:val="002A6735"/>
    <w:rsid w:val="002A696D"/>
    <w:rsid w:val="002A6EEC"/>
    <w:rsid w:val="002A755A"/>
    <w:rsid w:val="002B05CA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91A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2FE8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C0955"/>
    <w:rsid w:val="003C0A7D"/>
    <w:rsid w:val="003C1F1F"/>
    <w:rsid w:val="003C2FDD"/>
    <w:rsid w:val="003C3B9D"/>
    <w:rsid w:val="003C68FA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766E"/>
    <w:rsid w:val="003E06EC"/>
    <w:rsid w:val="003E1B04"/>
    <w:rsid w:val="003E3D1B"/>
    <w:rsid w:val="003E3DC5"/>
    <w:rsid w:val="003E3EC4"/>
    <w:rsid w:val="003E576E"/>
    <w:rsid w:val="003E5941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4F3C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5F89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563A1"/>
    <w:rsid w:val="00560217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601BCE"/>
    <w:rsid w:val="00601F98"/>
    <w:rsid w:val="006021ED"/>
    <w:rsid w:val="006024A3"/>
    <w:rsid w:val="00602BF6"/>
    <w:rsid w:val="00603A2E"/>
    <w:rsid w:val="006042CA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46FEF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2E2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A6428"/>
    <w:rsid w:val="007B04E2"/>
    <w:rsid w:val="007B0AEC"/>
    <w:rsid w:val="007B2CFF"/>
    <w:rsid w:val="007B32D1"/>
    <w:rsid w:val="007B54A7"/>
    <w:rsid w:val="007C0D3A"/>
    <w:rsid w:val="007C11EA"/>
    <w:rsid w:val="007C3EE5"/>
    <w:rsid w:val="007C4FED"/>
    <w:rsid w:val="007C520A"/>
    <w:rsid w:val="007C5C8F"/>
    <w:rsid w:val="007C7ACF"/>
    <w:rsid w:val="007D128B"/>
    <w:rsid w:val="007D2C9D"/>
    <w:rsid w:val="007D332C"/>
    <w:rsid w:val="007D3CFD"/>
    <w:rsid w:val="007D464A"/>
    <w:rsid w:val="007D66DF"/>
    <w:rsid w:val="007D7043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6A7D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05F8"/>
    <w:rsid w:val="009F2022"/>
    <w:rsid w:val="009F3EDC"/>
    <w:rsid w:val="009F3EFE"/>
    <w:rsid w:val="009F418F"/>
    <w:rsid w:val="009F4691"/>
    <w:rsid w:val="009F543D"/>
    <w:rsid w:val="009F7BC6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748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779"/>
    <w:rsid w:val="00AD68D0"/>
    <w:rsid w:val="00AD6E45"/>
    <w:rsid w:val="00AD755D"/>
    <w:rsid w:val="00AD7F57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35A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C4F"/>
    <w:rsid w:val="00BD231C"/>
    <w:rsid w:val="00BD3F80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4890"/>
    <w:rsid w:val="00C4656F"/>
    <w:rsid w:val="00C47D72"/>
    <w:rsid w:val="00C50F39"/>
    <w:rsid w:val="00C51290"/>
    <w:rsid w:val="00C56AA5"/>
    <w:rsid w:val="00C575E1"/>
    <w:rsid w:val="00C617B7"/>
    <w:rsid w:val="00C62705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57F3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CCE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5D57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1A96"/>
    <w:rsid w:val="00D81CA7"/>
    <w:rsid w:val="00D81F19"/>
    <w:rsid w:val="00D82282"/>
    <w:rsid w:val="00D85B59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4C77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C72C1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6DA7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509B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BDE"/>
    <w:rsid w:val="00FF72A3"/>
    <w:rsid w:val="00FF742C"/>
    <w:rsid w:val="00FF7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44890"/>
    <w:pPr>
      <w:spacing w:before="120"/>
    </w:pPr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uiPriority w:val="99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1110E"/>
    <w:rPr>
      <w:color w:val="800080" w:themeColor="followedHyperlink"/>
      <w:u w:val="single"/>
    </w:rPr>
  </w:style>
  <w:style w:type="table" w:styleId="GridTable1Light">
    <w:name w:val="Grid Table 1 Light"/>
    <w:basedOn w:val="TableNormal"/>
    <w:uiPriority w:val="46"/>
    <w:rsid w:val="00C44890"/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msonormal0">
    <w:name w:val="msonormal"/>
    <w:basedOn w:val="Normal"/>
    <w:rsid w:val="004A4F3C"/>
    <w:pPr>
      <w:spacing w:before="100" w:beforeAutospacing="1" w:after="100" w:afterAutospacing="1"/>
    </w:pPr>
    <w:rPr>
      <w:rFonts w:eastAsia="Times New Roman"/>
      <w:lang w:val="en-AU" w:eastAsia="en-AU"/>
    </w:rPr>
  </w:style>
  <w:style w:type="paragraph" w:customStyle="1" w:styleId="xl65">
    <w:name w:val="xl65"/>
    <w:basedOn w:val="Normal"/>
    <w:rsid w:val="004A4F3C"/>
    <w:pPr>
      <w:spacing w:before="100" w:beforeAutospacing="1" w:after="100" w:afterAutospacing="1"/>
      <w:jc w:val="center"/>
    </w:pPr>
    <w:rPr>
      <w:rFonts w:eastAsia="Times New Roman"/>
      <w:lang w:val="en-AU" w:eastAsia="en-AU"/>
    </w:rPr>
  </w:style>
  <w:style w:type="paragraph" w:customStyle="1" w:styleId="xl66">
    <w:name w:val="xl66"/>
    <w:basedOn w:val="Normal"/>
    <w:rsid w:val="004A4F3C"/>
    <w:pPr>
      <w:spacing w:before="100" w:beforeAutospacing="1" w:after="100" w:afterAutospacing="1"/>
    </w:pPr>
    <w:rPr>
      <w:rFonts w:eastAsia="Times New Roman"/>
      <w:u w:val="single"/>
      <w:lang w:val="en-AU" w:eastAsia="en-AU"/>
    </w:rPr>
  </w:style>
  <w:style w:type="paragraph" w:customStyle="1" w:styleId="xl67">
    <w:name w:val="xl67"/>
    <w:basedOn w:val="Normal"/>
    <w:rsid w:val="004A4F3C"/>
    <w:pPr>
      <w:spacing w:before="100" w:beforeAutospacing="1" w:after="100" w:afterAutospacing="1"/>
    </w:pPr>
    <w:rPr>
      <w:rFonts w:eastAsia="Times New Roman"/>
      <w:lang w:val="en-AU" w:eastAsia="en-AU"/>
    </w:rPr>
  </w:style>
  <w:style w:type="paragraph" w:customStyle="1" w:styleId="xl68">
    <w:name w:val="xl68"/>
    <w:basedOn w:val="Normal"/>
    <w:rsid w:val="004A4F3C"/>
    <w:pPr>
      <w:spacing w:before="100" w:beforeAutospacing="1" w:after="100" w:afterAutospacing="1"/>
    </w:pPr>
    <w:rPr>
      <w:rFonts w:eastAsia="Times New Roman"/>
      <w:b/>
      <w:bCs/>
      <w:lang w:val="en-AU" w:eastAsia="en-AU"/>
    </w:rPr>
  </w:style>
  <w:style w:type="paragraph" w:customStyle="1" w:styleId="xl69">
    <w:name w:val="xl69"/>
    <w:basedOn w:val="Normal"/>
    <w:rsid w:val="004A4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lang w:val="en-AU" w:eastAsia="en-AU"/>
    </w:rPr>
  </w:style>
  <w:style w:type="paragraph" w:customStyle="1" w:styleId="xl70">
    <w:name w:val="xl70"/>
    <w:basedOn w:val="Normal"/>
    <w:rsid w:val="004A4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u w:val="single"/>
      <w:lang w:val="en-AU" w:eastAsia="en-AU"/>
    </w:rPr>
  </w:style>
  <w:style w:type="paragraph" w:customStyle="1" w:styleId="xl71">
    <w:name w:val="xl71"/>
    <w:basedOn w:val="Normal"/>
    <w:rsid w:val="004A4F3C"/>
    <w:pPr>
      <w:spacing w:before="100" w:beforeAutospacing="1" w:after="100" w:afterAutospacing="1"/>
      <w:jc w:val="center"/>
    </w:pPr>
    <w:rPr>
      <w:rFonts w:eastAsia="Times New Roman"/>
      <w:lang w:val="en-AU" w:eastAsia="en-AU"/>
    </w:rPr>
  </w:style>
  <w:style w:type="paragraph" w:customStyle="1" w:styleId="xl72">
    <w:name w:val="xl72"/>
    <w:basedOn w:val="Normal"/>
    <w:rsid w:val="004A4F3C"/>
    <w:pPr>
      <w:spacing w:before="100" w:beforeAutospacing="1" w:after="100" w:afterAutospacing="1"/>
    </w:pPr>
    <w:rPr>
      <w:rFonts w:eastAsia="Times New Roman"/>
      <w:u w:val="single"/>
      <w:lang w:val="en-AU" w:eastAsia="en-AU"/>
    </w:rPr>
  </w:style>
  <w:style w:type="paragraph" w:customStyle="1" w:styleId="xl73">
    <w:name w:val="xl73"/>
    <w:basedOn w:val="Normal"/>
    <w:rsid w:val="004A4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lang w:val="en-AU" w:eastAsia="en-AU"/>
    </w:rPr>
  </w:style>
  <w:style w:type="paragraph" w:customStyle="1" w:styleId="xl74">
    <w:name w:val="xl74"/>
    <w:basedOn w:val="Normal"/>
    <w:rsid w:val="004A4F3C"/>
    <w:pPr>
      <w:spacing w:before="100" w:beforeAutospacing="1" w:after="100" w:afterAutospacing="1"/>
      <w:jc w:val="center"/>
    </w:pPr>
    <w:rPr>
      <w:rFonts w:eastAsia="Times New Roman"/>
      <w:lang w:val="en-AU" w:eastAsia="en-AU"/>
    </w:rPr>
  </w:style>
  <w:style w:type="paragraph" w:customStyle="1" w:styleId="xl75">
    <w:name w:val="xl75"/>
    <w:basedOn w:val="Normal"/>
    <w:rsid w:val="004A4F3C"/>
    <w:pPr>
      <w:spacing w:before="100" w:beforeAutospacing="1" w:after="100" w:afterAutospacing="1"/>
    </w:pPr>
    <w:rPr>
      <w:rFonts w:eastAsia="Times New Roman"/>
      <w:lang w:val="en-AU" w:eastAsia="en-AU"/>
    </w:rPr>
  </w:style>
  <w:style w:type="paragraph" w:customStyle="1" w:styleId="xl76">
    <w:name w:val="xl76"/>
    <w:basedOn w:val="Normal"/>
    <w:rsid w:val="004A4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b/>
      <w:bCs/>
      <w:lang w:val="en-AU" w:eastAsia="en-AU"/>
    </w:rPr>
  </w:style>
  <w:style w:type="paragraph" w:customStyle="1" w:styleId="xl77">
    <w:name w:val="xl77"/>
    <w:basedOn w:val="Normal"/>
    <w:rsid w:val="004A4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lang w:val="en-AU" w:eastAsia="en-AU"/>
    </w:rPr>
  </w:style>
  <w:style w:type="paragraph" w:customStyle="1" w:styleId="xl78">
    <w:name w:val="xl78"/>
    <w:basedOn w:val="Normal"/>
    <w:rsid w:val="004A4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lang w:val="en-AU" w:eastAsia="en-AU"/>
    </w:rPr>
  </w:style>
  <w:style w:type="paragraph" w:customStyle="1" w:styleId="xl79">
    <w:name w:val="xl79"/>
    <w:basedOn w:val="Normal"/>
    <w:rsid w:val="004A4F3C"/>
    <w:pPr>
      <w:spacing w:before="100" w:beforeAutospacing="1" w:after="100" w:afterAutospacing="1"/>
    </w:pPr>
    <w:rPr>
      <w:rFonts w:eastAsia="Times New Roman"/>
      <w:b/>
      <w:bCs/>
      <w:lang w:val="en-AU" w:eastAsia="en-AU"/>
    </w:rPr>
  </w:style>
  <w:style w:type="paragraph" w:customStyle="1" w:styleId="xl80">
    <w:name w:val="xl80"/>
    <w:basedOn w:val="Normal"/>
    <w:rsid w:val="004A4F3C"/>
    <w:pPr>
      <w:spacing w:before="100" w:beforeAutospacing="1" w:after="100" w:afterAutospacing="1"/>
    </w:pPr>
    <w:rPr>
      <w:rFonts w:eastAsia="Times New Roman"/>
      <w:lang w:val="en-AU" w:eastAsia="en-AU"/>
    </w:rPr>
  </w:style>
  <w:style w:type="paragraph" w:customStyle="1" w:styleId="xl81">
    <w:name w:val="xl81"/>
    <w:basedOn w:val="Normal"/>
    <w:rsid w:val="004A4F3C"/>
    <w:pPr>
      <w:spacing w:before="100" w:beforeAutospacing="1" w:after="100" w:afterAutospacing="1"/>
      <w:jc w:val="center"/>
    </w:pPr>
    <w:rPr>
      <w:rFonts w:eastAsia="Times New Roman"/>
      <w:lang w:val="en-AU" w:eastAsia="en-AU"/>
    </w:rPr>
  </w:style>
  <w:style w:type="paragraph" w:customStyle="1" w:styleId="xl82">
    <w:name w:val="xl82"/>
    <w:basedOn w:val="Normal"/>
    <w:rsid w:val="004A4F3C"/>
    <w:pPr>
      <w:spacing w:before="100" w:beforeAutospacing="1" w:after="100" w:afterAutospacing="1"/>
    </w:pPr>
    <w:rPr>
      <w:rFonts w:eastAsia="Times New Roman"/>
      <w:lang w:val="en-AU" w:eastAsia="en-AU"/>
    </w:rPr>
  </w:style>
  <w:style w:type="paragraph" w:customStyle="1" w:styleId="xl83">
    <w:name w:val="xl83"/>
    <w:basedOn w:val="Normal"/>
    <w:rsid w:val="004A4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b/>
      <w:bCs/>
      <w:u w:val="single"/>
      <w:lang w:val="en-AU" w:eastAsia="en-AU"/>
    </w:rPr>
  </w:style>
  <w:style w:type="paragraph" w:customStyle="1" w:styleId="xl84">
    <w:name w:val="xl84"/>
    <w:basedOn w:val="Normal"/>
    <w:rsid w:val="004A4F3C"/>
    <w:pPr>
      <w:spacing w:before="100" w:beforeAutospacing="1" w:after="100" w:afterAutospacing="1"/>
    </w:pPr>
    <w:rPr>
      <w:rFonts w:eastAsia="Times New Roman"/>
      <w:b/>
      <w:bCs/>
      <w:lang w:val="en-AU" w:eastAsia="en-AU"/>
    </w:rPr>
  </w:style>
  <w:style w:type="paragraph" w:customStyle="1" w:styleId="xl85">
    <w:name w:val="xl85"/>
    <w:basedOn w:val="Normal"/>
    <w:rsid w:val="004A4F3C"/>
    <w:pPr>
      <w:spacing w:before="100" w:beforeAutospacing="1" w:after="100" w:afterAutospacing="1"/>
      <w:jc w:val="center"/>
    </w:pPr>
    <w:rPr>
      <w:rFonts w:eastAsia="Times New Roman"/>
      <w:color w:val="FF0000"/>
      <w:lang w:val="en-AU" w:eastAsia="en-AU"/>
    </w:rPr>
  </w:style>
  <w:style w:type="paragraph" w:customStyle="1" w:styleId="xl86">
    <w:name w:val="xl86"/>
    <w:basedOn w:val="Normal"/>
    <w:rsid w:val="004A4F3C"/>
    <w:pPr>
      <w:spacing w:before="100" w:beforeAutospacing="1" w:after="100" w:afterAutospacing="1"/>
    </w:pPr>
    <w:rPr>
      <w:rFonts w:eastAsia="Times New Roman"/>
      <w:color w:val="FF0000"/>
      <w:lang w:val="en-AU" w:eastAsia="en-AU"/>
    </w:rPr>
  </w:style>
  <w:style w:type="paragraph" w:customStyle="1" w:styleId="xl87">
    <w:name w:val="xl87"/>
    <w:basedOn w:val="Normal"/>
    <w:rsid w:val="004A4F3C"/>
    <w:pPr>
      <w:spacing w:before="100" w:beforeAutospacing="1" w:after="100" w:afterAutospacing="1"/>
    </w:pPr>
    <w:rPr>
      <w:rFonts w:eastAsia="Times New Roman"/>
      <w:color w:val="FF0000"/>
      <w:u w:val="single"/>
      <w:lang w:val="en-AU" w:eastAsia="en-AU"/>
    </w:rPr>
  </w:style>
  <w:style w:type="paragraph" w:customStyle="1" w:styleId="xl88">
    <w:name w:val="xl88"/>
    <w:basedOn w:val="Normal"/>
    <w:rsid w:val="004A4F3C"/>
    <w:pPr>
      <w:spacing w:before="100" w:beforeAutospacing="1" w:after="100" w:afterAutospacing="1"/>
    </w:pPr>
    <w:rPr>
      <w:rFonts w:eastAsia="Times New Roman"/>
      <w:color w:val="FF0000"/>
      <w:lang w:val="en-AU" w:eastAsia="en-AU"/>
    </w:rPr>
  </w:style>
  <w:style w:type="paragraph" w:customStyle="1" w:styleId="xl89">
    <w:name w:val="xl89"/>
    <w:basedOn w:val="Normal"/>
    <w:rsid w:val="004A4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b/>
      <w:bCs/>
      <w:u w:val="single"/>
      <w:lang w:val="en-AU" w:eastAsia="en-AU"/>
    </w:rPr>
  </w:style>
  <w:style w:type="paragraph" w:customStyle="1" w:styleId="xl90">
    <w:name w:val="xl90"/>
    <w:basedOn w:val="Normal"/>
    <w:rsid w:val="004A4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</w:pPr>
    <w:rPr>
      <w:rFonts w:eastAsia="Times New Roman"/>
      <w:b/>
      <w:bCs/>
      <w:lang w:val="en-AU" w:eastAsia="en-AU"/>
    </w:rPr>
  </w:style>
  <w:style w:type="paragraph" w:customStyle="1" w:styleId="xl91">
    <w:name w:val="xl91"/>
    <w:basedOn w:val="Normal"/>
    <w:rsid w:val="004A4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</w:pPr>
    <w:rPr>
      <w:rFonts w:eastAsia="Times New Roman"/>
      <w:b/>
      <w:bCs/>
      <w:lang w:val="en-AU" w:eastAsia="en-AU"/>
    </w:rPr>
  </w:style>
  <w:style w:type="paragraph" w:customStyle="1" w:styleId="xl92">
    <w:name w:val="xl92"/>
    <w:basedOn w:val="Normal"/>
    <w:rsid w:val="004A4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</w:pPr>
    <w:rPr>
      <w:rFonts w:eastAsia="Times New Roman"/>
      <w:lang w:val="en-AU" w:eastAsia="en-AU"/>
    </w:rPr>
  </w:style>
  <w:style w:type="paragraph" w:customStyle="1" w:styleId="xl93">
    <w:name w:val="xl93"/>
    <w:basedOn w:val="Normal"/>
    <w:rsid w:val="004A4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</w:pPr>
    <w:rPr>
      <w:rFonts w:eastAsia="Times New Roman"/>
      <w:lang w:val="en-AU" w:eastAsia="en-AU"/>
    </w:rPr>
  </w:style>
  <w:style w:type="paragraph" w:customStyle="1" w:styleId="xl94">
    <w:name w:val="xl94"/>
    <w:basedOn w:val="Normal"/>
    <w:rsid w:val="004A4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</w:pPr>
    <w:rPr>
      <w:rFonts w:eastAsia="Times New Roman"/>
      <w:lang w:val="en-AU" w:eastAsia="en-AU"/>
    </w:rPr>
  </w:style>
  <w:style w:type="paragraph" w:customStyle="1" w:styleId="xl95">
    <w:name w:val="xl95"/>
    <w:basedOn w:val="Normal"/>
    <w:rsid w:val="004A4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</w:pPr>
    <w:rPr>
      <w:rFonts w:eastAsia="Times New Roman"/>
      <w:u w:val="single"/>
      <w:lang w:val="en-AU" w:eastAsia="en-AU"/>
    </w:rPr>
  </w:style>
  <w:style w:type="paragraph" w:customStyle="1" w:styleId="xl96">
    <w:name w:val="xl96"/>
    <w:basedOn w:val="Normal"/>
    <w:rsid w:val="004A4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</w:pPr>
    <w:rPr>
      <w:rFonts w:eastAsia="Times New Roman"/>
      <w:lang w:val="en-AU" w:eastAsia="en-AU"/>
    </w:rPr>
  </w:style>
  <w:style w:type="paragraph" w:customStyle="1" w:styleId="xl97">
    <w:name w:val="xl97"/>
    <w:basedOn w:val="Normal"/>
    <w:rsid w:val="004A4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</w:pPr>
    <w:rPr>
      <w:rFonts w:eastAsia="Times New Roman"/>
      <w:lang w:val="en-AU" w:eastAsia="en-AU"/>
    </w:rPr>
  </w:style>
  <w:style w:type="paragraph" w:customStyle="1" w:styleId="xl98">
    <w:name w:val="xl98"/>
    <w:basedOn w:val="Normal"/>
    <w:rsid w:val="004A4F3C"/>
    <w:pPr>
      <w:spacing w:before="100" w:beforeAutospacing="1" w:after="100" w:afterAutospacing="1"/>
      <w:textAlignment w:val="center"/>
    </w:pPr>
    <w:rPr>
      <w:rFonts w:eastAsia="Times New Roman"/>
      <w:b/>
      <w:bCs/>
      <w:lang w:val="en-AU" w:eastAsia="en-AU"/>
    </w:rPr>
  </w:style>
  <w:style w:type="paragraph" w:customStyle="1" w:styleId="xl99">
    <w:name w:val="xl99"/>
    <w:basedOn w:val="Normal"/>
    <w:rsid w:val="004A4F3C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</w:pPr>
    <w:rPr>
      <w:rFonts w:eastAsia="Times New Roman"/>
      <w:i/>
      <w:iCs/>
      <w:u w:val="single"/>
      <w:lang w:val="en-AU" w:eastAsia="en-AU"/>
    </w:rPr>
  </w:style>
  <w:style w:type="paragraph" w:customStyle="1" w:styleId="xl100">
    <w:name w:val="xl100"/>
    <w:basedOn w:val="Normal"/>
    <w:rsid w:val="004A4F3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</w:pPr>
    <w:rPr>
      <w:rFonts w:eastAsia="Times New Roman"/>
      <w:i/>
      <w:iCs/>
      <w:u w:val="single"/>
      <w:lang w:val="en-AU" w:eastAsia="en-AU"/>
    </w:rPr>
  </w:style>
  <w:style w:type="paragraph" w:customStyle="1" w:styleId="xl101">
    <w:name w:val="xl101"/>
    <w:basedOn w:val="Normal"/>
    <w:rsid w:val="004A4F3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right"/>
    </w:pPr>
    <w:rPr>
      <w:rFonts w:eastAsia="Times New Roman"/>
      <w:i/>
      <w:iCs/>
      <w:u w:val="single"/>
      <w:lang w:val="en-AU" w:eastAsia="en-AU"/>
    </w:rPr>
  </w:style>
  <w:style w:type="paragraph" w:customStyle="1" w:styleId="xl102">
    <w:name w:val="xl102"/>
    <w:basedOn w:val="Normal"/>
    <w:rsid w:val="004A4F3C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right"/>
    </w:pPr>
    <w:rPr>
      <w:rFonts w:eastAsia="Times New Roman"/>
      <w:i/>
      <w:iCs/>
      <w:u w:val="single"/>
      <w:lang w:val="en-AU" w:eastAsia="en-AU"/>
    </w:rPr>
  </w:style>
  <w:style w:type="paragraph" w:customStyle="1" w:styleId="xl103">
    <w:name w:val="xl103"/>
    <w:basedOn w:val="Normal"/>
    <w:rsid w:val="004A4F3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lang w:val="en-AU" w:eastAsia="en-AU"/>
    </w:rPr>
  </w:style>
  <w:style w:type="paragraph" w:customStyle="1" w:styleId="xl104">
    <w:name w:val="xl104"/>
    <w:basedOn w:val="Normal"/>
    <w:rsid w:val="004A4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eastAsia="Times New Roman"/>
      <w:lang w:val="en-AU" w:eastAsia="en-AU"/>
    </w:rPr>
  </w:style>
  <w:style w:type="paragraph" w:customStyle="1" w:styleId="xl105">
    <w:name w:val="xl105"/>
    <w:basedOn w:val="Normal"/>
    <w:rsid w:val="004A4F3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</w:pPr>
    <w:rPr>
      <w:rFonts w:eastAsia="Times New Roman"/>
      <w:lang w:val="en-AU" w:eastAsia="en-AU"/>
    </w:rPr>
  </w:style>
  <w:style w:type="paragraph" w:customStyle="1" w:styleId="xl106">
    <w:name w:val="xl106"/>
    <w:basedOn w:val="Normal"/>
    <w:rsid w:val="004A4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2F2F2"/>
      <w:spacing w:before="100" w:beforeAutospacing="1" w:after="100" w:afterAutospacing="1"/>
    </w:pPr>
    <w:rPr>
      <w:rFonts w:eastAsia="Times New Roman"/>
      <w:lang w:val="en-AU" w:eastAsia="en-AU"/>
    </w:rPr>
  </w:style>
  <w:style w:type="paragraph" w:customStyle="1" w:styleId="xl107">
    <w:name w:val="xl107"/>
    <w:basedOn w:val="Normal"/>
    <w:rsid w:val="004A4F3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lang w:val="en-AU" w:eastAsia="en-AU"/>
    </w:rPr>
  </w:style>
  <w:style w:type="paragraph" w:customStyle="1" w:styleId="xl108">
    <w:name w:val="xl108"/>
    <w:basedOn w:val="Normal"/>
    <w:rsid w:val="004A4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eastAsia="Times New Roman"/>
      <w:b/>
      <w:bCs/>
      <w:lang w:val="en-AU" w:eastAsia="en-AU"/>
    </w:rPr>
  </w:style>
  <w:style w:type="paragraph" w:customStyle="1" w:styleId="xl109">
    <w:name w:val="xl109"/>
    <w:basedOn w:val="Normal"/>
    <w:rsid w:val="004A4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2F2F2"/>
      <w:spacing w:before="100" w:beforeAutospacing="1" w:after="100" w:afterAutospacing="1"/>
    </w:pPr>
    <w:rPr>
      <w:rFonts w:eastAsia="Times New Roman"/>
      <w:lang w:val="en-AU" w:eastAsia="en-AU"/>
    </w:rPr>
  </w:style>
  <w:style w:type="paragraph" w:customStyle="1" w:styleId="xl110">
    <w:name w:val="xl110"/>
    <w:basedOn w:val="Normal"/>
    <w:rsid w:val="004A4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2F2F2"/>
      <w:spacing w:before="100" w:beforeAutospacing="1" w:after="100" w:afterAutospacing="1"/>
    </w:pPr>
    <w:rPr>
      <w:rFonts w:eastAsia="Times New Roman"/>
      <w:b/>
      <w:bCs/>
      <w:lang w:val="en-AU" w:eastAsia="en-AU"/>
    </w:rPr>
  </w:style>
  <w:style w:type="paragraph" w:customStyle="1" w:styleId="xl111">
    <w:name w:val="xl111"/>
    <w:basedOn w:val="Normal"/>
    <w:rsid w:val="004A4F3C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</w:pPr>
    <w:rPr>
      <w:rFonts w:eastAsia="Times New Roman"/>
      <w:lang w:val="en-AU" w:eastAsia="en-AU"/>
    </w:rPr>
  </w:style>
  <w:style w:type="paragraph" w:customStyle="1" w:styleId="xl112">
    <w:name w:val="xl112"/>
    <w:basedOn w:val="Normal"/>
    <w:rsid w:val="004A4F3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/>
    </w:pPr>
    <w:rPr>
      <w:rFonts w:eastAsia="Times New Roman"/>
      <w:b/>
      <w:bCs/>
      <w:lang w:val="en-AU" w:eastAsia="en-AU"/>
    </w:rPr>
  </w:style>
  <w:style w:type="paragraph" w:customStyle="1" w:styleId="xl113">
    <w:name w:val="xl113"/>
    <w:basedOn w:val="Normal"/>
    <w:rsid w:val="004A4F3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/>
    </w:pPr>
    <w:rPr>
      <w:rFonts w:eastAsia="Times New Roman"/>
      <w:b/>
      <w:bCs/>
      <w:lang w:val="en-AU" w:eastAsia="en-AU"/>
    </w:rPr>
  </w:style>
  <w:style w:type="paragraph" w:customStyle="1" w:styleId="xl114">
    <w:name w:val="xl114"/>
    <w:basedOn w:val="Normal"/>
    <w:rsid w:val="004A4F3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/>
    </w:pPr>
    <w:rPr>
      <w:rFonts w:eastAsia="Times New Roman"/>
      <w:b/>
      <w:bCs/>
      <w:lang w:val="en-AU" w:eastAsia="en-AU"/>
    </w:rPr>
  </w:style>
  <w:style w:type="paragraph" w:customStyle="1" w:styleId="xl115">
    <w:name w:val="xl115"/>
    <w:basedOn w:val="Normal"/>
    <w:rsid w:val="004A4F3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/>
    </w:pPr>
    <w:rPr>
      <w:rFonts w:eastAsia="Times New Roman"/>
      <w:b/>
      <w:bCs/>
      <w:lang w:val="en-AU" w:eastAsia="en-AU"/>
    </w:rPr>
  </w:style>
  <w:style w:type="paragraph" w:customStyle="1" w:styleId="xl116">
    <w:name w:val="xl116"/>
    <w:basedOn w:val="Normal"/>
    <w:rsid w:val="004A4F3C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</w:pPr>
    <w:rPr>
      <w:rFonts w:eastAsia="Times New Roman"/>
      <w:b/>
      <w:bCs/>
      <w:lang w:val="en-AU" w:eastAsia="en-AU"/>
    </w:rPr>
  </w:style>
  <w:style w:type="paragraph" w:customStyle="1" w:styleId="xl117">
    <w:name w:val="xl117"/>
    <w:basedOn w:val="Normal"/>
    <w:rsid w:val="004A4F3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right"/>
    </w:pPr>
    <w:rPr>
      <w:rFonts w:eastAsia="Times New Roman"/>
      <w:i/>
      <w:iCs/>
      <w:u w:val="single"/>
      <w:lang w:val="en-AU" w:eastAsia="en-AU"/>
    </w:rPr>
  </w:style>
  <w:style w:type="paragraph" w:customStyle="1" w:styleId="xl118">
    <w:name w:val="xl118"/>
    <w:basedOn w:val="Normal"/>
    <w:rsid w:val="004A4F3C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right"/>
    </w:pPr>
    <w:rPr>
      <w:rFonts w:eastAsia="Times New Roman"/>
      <w:i/>
      <w:iCs/>
      <w:u w:val="single"/>
      <w:lang w:val="en-AU" w:eastAsia="en-AU"/>
    </w:rPr>
  </w:style>
  <w:style w:type="paragraph" w:customStyle="1" w:styleId="xl119">
    <w:name w:val="xl119"/>
    <w:basedOn w:val="Normal"/>
    <w:rsid w:val="004A4F3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/>
    </w:pPr>
    <w:rPr>
      <w:rFonts w:eastAsia="Times New Roman"/>
      <w:lang w:val="en-AU" w:eastAsia="en-AU"/>
    </w:rPr>
  </w:style>
  <w:style w:type="paragraph" w:customStyle="1" w:styleId="xl120">
    <w:name w:val="xl120"/>
    <w:basedOn w:val="Normal"/>
    <w:rsid w:val="004A4F3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/>
    </w:pPr>
    <w:rPr>
      <w:rFonts w:eastAsia="Times New Roman"/>
      <w:u w:val="single"/>
      <w:lang w:val="en-AU" w:eastAsia="en-AU"/>
    </w:rPr>
  </w:style>
  <w:style w:type="paragraph" w:customStyle="1" w:styleId="xl121">
    <w:name w:val="xl121"/>
    <w:basedOn w:val="Normal"/>
    <w:rsid w:val="004A4F3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lang w:val="en-AU" w:eastAsia="en-AU"/>
    </w:rPr>
  </w:style>
  <w:style w:type="paragraph" w:customStyle="1" w:styleId="xl122">
    <w:name w:val="xl122"/>
    <w:basedOn w:val="Normal"/>
    <w:rsid w:val="004A4F3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</w:pPr>
    <w:rPr>
      <w:rFonts w:eastAsia="Times New Roman"/>
      <w:lang w:val="en-AU" w:eastAsia="en-AU"/>
    </w:rPr>
  </w:style>
  <w:style w:type="paragraph" w:customStyle="1" w:styleId="xl123">
    <w:name w:val="xl123"/>
    <w:basedOn w:val="Normal"/>
    <w:rsid w:val="004A4F3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lang w:val="en-AU" w:eastAsia="en-AU"/>
    </w:rPr>
  </w:style>
  <w:style w:type="paragraph" w:customStyle="1" w:styleId="xl124">
    <w:name w:val="xl124"/>
    <w:basedOn w:val="Normal"/>
    <w:rsid w:val="004A4F3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</w:pPr>
    <w:rPr>
      <w:rFonts w:eastAsia="Times New Roman"/>
      <w:lang w:val="en-AU" w:eastAsia="en-AU"/>
    </w:rPr>
  </w:style>
  <w:style w:type="paragraph" w:customStyle="1" w:styleId="xl125">
    <w:name w:val="xl125"/>
    <w:basedOn w:val="Normal"/>
    <w:rsid w:val="004A4F3C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</w:pPr>
    <w:rPr>
      <w:rFonts w:eastAsia="Times New Roman"/>
      <w:i/>
      <w:iCs/>
      <w:lang w:val="en-AU" w:eastAsia="en-AU"/>
    </w:rPr>
  </w:style>
  <w:style w:type="paragraph" w:customStyle="1" w:styleId="xl126">
    <w:name w:val="xl126"/>
    <w:basedOn w:val="Normal"/>
    <w:rsid w:val="004A4F3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</w:pPr>
    <w:rPr>
      <w:rFonts w:eastAsia="Times New Roman"/>
      <w:i/>
      <w:iCs/>
      <w:lang w:val="en-AU" w:eastAsia="en-AU"/>
    </w:rPr>
  </w:style>
  <w:style w:type="paragraph" w:customStyle="1" w:styleId="xl127">
    <w:name w:val="xl127"/>
    <w:basedOn w:val="Normal"/>
    <w:rsid w:val="004A4F3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right"/>
    </w:pPr>
    <w:rPr>
      <w:rFonts w:eastAsia="Times New Roman"/>
      <w:i/>
      <w:iCs/>
      <w:lang w:val="en-AU" w:eastAsia="en-AU"/>
    </w:rPr>
  </w:style>
  <w:style w:type="paragraph" w:customStyle="1" w:styleId="xl128">
    <w:name w:val="xl128"/>
    <w:basedOn w:val="Normal"/>
    <w:rsid w:val="004A4F3C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right"/>
    </w:pPr>
    <w:rPr>
      <w:rFonts w:eastAsia="Times New Roman"/>
      <w:i/>
      <w:iCs/>
      <w:lang w:val="en-AU" w:eastAsia="en-AU"/>
    </w:rPr>
  </w:style>
  <w:style w:type="paragraph" w:customStyle="1" w:styleId="xl129">
    <w:name w:val="xl129"/>
    <w:basedOn w:val="Normal"/>
    <w:rsid w:val="004A4F3C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</w:pPr>
    <w:rPr>
      <w:rFonts w:eastAsia="Times New Roman"/>
      <w:lang w:val="en-AU" w:eastAsia="en-AU"/>
    </w:rPr>
  </w:style>
  <w:style w:type="paragraph" w:customStyle="1" w:styleId="xl130">
    <w:name w:val="xl130"/>
    <w:basedOn w:val="Normal"/>
    <w:rsid w:val="004A4F3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</w:pPr>
    <w:rPr>
      <w:rFonts w:eastAsia="Times New Roman"/>
      <w:i/>
      <w:iCs/>
      <w:u w:val="single"/>
      <w:lang w:val="en-AU" w:eastAsia="en-AU"/>
    </w:rPr>
  </w:style>
  <w:style w:type="paragraph" w:customStyle="1" w:styleId="xl131">
    <w:name w:val="xl131"/>
    <w:basedOn w:val="Normal"/>
    <w:rsid w:val="004A4F3C"/>
    <w:pPr>
      <w:shd w:val="clear" w:color="000000" w:fill="F2F2F2"/>
      <w:spacing w:before="100" w:beforeAutospacing="1" w:after="100" w:afterAutospacing="1"/>
    </w:pPr>
    <w:rPr>
      <w:rFonts w:eastAsia="Times New Roman"/>
      <w:lang w:val="en-AU" w:eastAsia="en-AU"/>
    </w:rPr>
  </w:style>
  <w:style w:type="paragraph" w:customStyle="1" w:styleId="xl132">
    <w:name w:val="xl132"/>
    <w:basedOn w:val="Normal"/>
    <w:rsid w:val="004A4F3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/>
    </w:pPr>
    <w:rPr>
      <w:rFonts w:eastAsia="Times New Roman"/>
      <w:lang w:val="en-AU" w:eastAsia="en-AU"/>
    </w:rPr>
  </w:style>
  <w:style w:type="paragraph" w:customStyle="1" w:styleId="xl133">
    <w:name w:val="xl133"/>
    <w:basedOn w:val="Normal"/>
    <w:rsid w:val="004A4F3C"/>
    <w:pPr>
      <w:spacing w:before="100" w:beforeAutospacing="1" w:after="100" w:afterAutospacing="1"/>
      <w:jc w:val="center"/>
    </w:pPr>
    <w:rPr>
      <w:rFonts w:eastAsia="Times New Roman"/>
      <w:b/>
      <w:bCs/>
      <w:lang w:val="en-AU" w:eastAsia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7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0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440BD8E-9F7C-44B6-9199-042EBC1BAB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2</TotalTime>
  <Pages>1</Pages>
  <Words>3031</Words>
  <Characters>17282</Characters>
  <Application>Microsoft Office Word</Application>
  <DocSecurity>0</DocSecurity>
  <Lines>144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20273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Ereta Turaki</cp:lastModifiedBy>
  <cp:revision>4</cp:revision>
  <cp:lastPrinted>2021-09-20T23:36:00Z</cp:lastPrinted>
  <dcterms:created xsi:type="dcterms:W3CDTF">2021-09-20T23:36:00Z</dcterms:created>
  <dcterms:modified xsi:type="dcterms:W3CDTF">2021-09-21T02:41:00Z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